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624B3F" w14:textId="662F4C7A" w:rsidR="00D752ED" w:rsidRDefault="00600234" w:rsidP="00600234">
      <w:pPr>
        <w:pStyle w:val="TSP51figurecaption"/>
        <w:jc w:val="center"/>
        <w:rPr>
          <w:rFonts w:eastAsia="楷体"/>
        </w:rPr>
      </w:pPr>
      <w:r w:rsidRPr="00600234">
        <w:rPr>
          <w:rFonts w:eastAsia="楷体"/>
          <w:b/>
          <w:bCs/>
        </w:rPr>
        <w:t>Figure S1:</w:t>
      </w:r>
      <w:r w:rsidR="00D752ED">
        <w:rPr>
          <w:rFonts w:eastAsia="楷体"/>
          <w:b/>
          <w:bCs/>
        </w:rPr>
        <w:t xml:space="preserve"> </w:t>
      </w:r>
      <w:r w:rsidR="00D752ED" w:rsidRPr="00DC3E8A">
        <w:rPr>
          <w:rFonts w:eastAsia="楷体"/>
        </w:rPr>
        <w:t xml:space="preserve">Superimposed HPLC fingerprints of 18 batches of </w:t>
      </w:r>
      <w:r w:rsidR="00D752ED" w:rsidRPr="00DC3E8A">
        <w:rPr>
          <w:rFonts w:eastAsia="楷体"/>
          <w:i/>
          <w:iCs/>
        </w:rPr>
        <w:t>C. pilosula</w:t>
      </w:r>
      <w:r w:rsidR="00D752ED" w:rsidRPr="00DC3E8A">
        <w:rPr>
          <w:rFonts w:eastAsia="楷体"/>
        </w:rPr>
        <w:t xml:space="preserve"> (S1</w:t>
      </w:r>
      <w:r w:rsidR="002439BA">
        <w:rPr>
          <w:rFonts w:eastAsia="楷体"/>
        </w:rPr>
        <w:t>−</w:t>
      </w:r>
      <w:r w:rsidR="00D752ED" w:rsidRPr="00DC3E8A">
        <w:rPr>
          <w:rFonts w:eastAsia="楷体"/>
        </w:rPr>
        <w:t>S18)</w:t>
      </w:r>
      <w:r>
        <w:rPr>
          <w:rFonts w:eastAsia="楷体"/>
        </w:rPr>
        <w:t>.</w:t>
      </w:r>
    </w:p>
    <w:p w14:paraId="21EA95F3" w14:textId="74836D53" w:rsidR="00600234" w:rsidRPr="00DC3E8A" w:rsidRDefault="00600234" w:rsidP="00600234">
      <w:pPr>
        <w:pStyle w:val="TSP52figure"/>
        <w:rPr>
          <w:rFonts w:eastAsia="楷体"/>
        </w:rPr>
      </w:pPr>
      <w:r>
        <w:rPr>
          <w:rFonts w:eastAsia="楷体"/>
          <w:noProof/>
        </w:rPr>
        <w:drawing>
          <wp:inline distT="0" distB="0" distL="0" distR="0" wp14:anchorId="7105EEAD" wp14:editId="3EF15BA1">
            <wp:extent cx="5944870" cy="3096895"/>
            <wp:effectExtent l="0" t="0" r="0" b="8255"/>
            <wp:docPr id="879691765" name="Picture 1" descr="A colorful lines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691765" name="Picture 1" descr="A colorful lines on a white background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2D708" w14:textId="77777777" w:rsidR="0013261C" w:rsidRDefault="0013261C">
      <w:pPr>
        <w:widowControl/>
        <w:jc w:val="left"/>
        <w:rPr>
          <w:rFonts w:ascii="Minion Pro" w:eastAsia="Times New Roman" w:hAnsi="Minion Pro" w:cs="Cordia New"/>
          <w:b/>
          <w:bCs/>
          <w:color w:val="000000"/>
          <w:kern w:val="0"/>
          <w:sz w:val="20"/>
          <w:szCs w:val="22"/>
          <w:lang w:eastAsia="de-DE" w:bidi="en-US"/>
        </w:rPr>
      </w:pPr>
      <w:r>
        <w:rPr>
          <w:b/>
          <w:bCs/>
        </w:rPr>
        <w:br w:type="page"/>
      </w:r>
    </w:p>
    <w:p w14:paraId="7DED8959" w14:textId="44F39B1F" w:rsidR="00D752ED" w:rsidRDefault="00600234" w:rsidP="00600234">
      <w:pPr>
        <w:pStyle w:val="TSP41tablecaption"/>
        <w:jc w:val="center"/>
        <w:rPr>
          <w:rFonts w:eastAsia="楷体"/>
          <w:i/>
          <w:iCs/>
        </w:rPr>
      </w:pPr>
      <w:r w:rsidRPr="00600234">
        <w:rPr>
          <w:b/>
          <w:bCs/>
        </w:rPr>
        <w:lastRenderedPageBreak/>
        <w:t>Table S</w:t>
      </w:r>
      <w:r w:rsidR="00B61285">
        <w:rPr>
          <w:b/>
          <w:bCs/>
        </w:rPr>
        <w:t>1</w:t>
      </w:r>
      <w:r w:rsidRPr="00600234">
        <w:rPr>
          <w:b/>
          <w:bCs/>
        </w:rPr>
        <w:t>:</w:t>
      </w:r>
      <w:r w:rsidR="00D752ED" w:rsidRPr="00600234">
        <w:rPr>
          <w:b/>
          <w:bCs/>
        </w:rPr>
        <w:t xml:space="preserve"> </w:t>
      </w:r>
      <w:r w:rsidR="00D752ED" w:rsidRPr="00600234">
        <w:rPr>
          <w:rFonts w:eastAsia="楷体"/>
        </w:rPr>
        <w:t xml:space="preserve">Climatic factor data of </w:t>
      </w:r>
      <w:r w:rsidR="00D752ED" w:rsidRPr="00600234">
        <w:rPr>
          <w:rFonts w:eastAsia="楷体"/>
          <w:i/>
          <w:iCs/>
        </w:rPr>
        <w:t>C. pilosula</w:t>
      </w:r>
      <w:r w:rsidRPr="00600234">
        <w:rPr>
          <w:rFonts w:eastAsia="楷体"/>
          <w:i/>
          <w:iCs/>
        </w:rPr>
        <w:t>.</w:t>
      </w:r>
    </w:p>
    <w:tbl>
      <w:tblPr>
        <w:tblStyle w:val="TableGrid"/>
        <w:tblW w:w="9360" w:type="dxa"/>
        <w:jc w:val="center"/>
        <w:tblBorders>
          <w:left w:val="none" w:sz="4" w:space="0" w:color="auto"/>
          <w:right w:val="none" w:sz="4" w:space="0" w:color="auto"/>
          <w:insideH w:val="none" w:sz="4" w:space="0" w:color="auto"/>
          <w:insideV w:val="non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3"/>
        <w:gridCol w:w="465"/>
        <w:gridCol w:w="471"/>
        <w:gridCol w:w="294"/>
        <w:gridCol w:w="318"/>
        <w:gridCol w:w="605"/>
        <w:gridCol w:w="567"/>
        <w:gridCol w:w="432"/>
        <w:gridCol w:w="471"/>
        <w:gridCol w:w="563"/>
        <w:gridCol w:w="594"/>
        <w:gridCol w:w="556"/>
        <w:gridCol w:w="432"/>
        <w:gridCol w:w="486"/>
        <w:gridCol w:w="456"/>
        <w:gridCol w:w="363"/>
        <w:gridCol w:w="464"/>
        <w:gridCol w:w="433"/>
        <w:gridCol w:w="567"/>
        <w:gridCol w:w="450"/>
      </w:tblGrid>
      <w:tr w:rsidR="00600234" w:rsidRPr="00600234" w14:paraId="581EE4A7" w14:textId="77777777" w:rsidTr="00600234">
        <w:trPr>
          <w:tblHeader/>
          <w:jc w:val="center"/>
        </w:trPr>
        <w:tc>
          <w:tcPr>
            <w:tcW w:w="373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2E76F8D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ID</w:t>
            </w:r>
          </w:p>
        </w:tc>
        <w:tc>
          <w:tcPr>
            <w:tcW w:w="465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2534C7D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AMT</w:t>
            </w:r>
          </w:p>
        </w:tc>
        <w:tc>
          <w:tcPr>
            <w:tcW w:w="471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74E443D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MDR</w:t>
            </w:r>
          </w:p>
        </w:tc>
        <w:tc>
          <w:tcPr>
            <w:tcW w:w="294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740CB30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I</w:t>
            </w:r>
          </w:p>
        </w:tc>
        <w:tc>
          <w:tcPr>
            <w:tcW w:w="318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263C03E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TS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676EAD5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MTWM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1BFC456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MTCM</w:t>
            </w:r>
          </w:p>
        </w:tc>
        <w:tc>
          <w:tcPr>
            <w:tcW w:w="432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37FEA09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TAR</w:t>
            </w:r>
          </w:p>
        </w:tc>
        <w:tc>
          <w:tcPr>
            <w:tcW w:w="471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3E63681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TWQ</w:t>
            </w:r>
          </w:p>
        </w:tc>
        <w:tc>
          <w:tcPr>
            <w:tcW w:w="563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069E27A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MTDQ</w:t>
            </w:r>
          </w:p>
        </w:tc>
        <w:tc>
          <w:tcPr>
            <w:tcW w:w="594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7C63386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MTWQ</w:t>
            </w:r>
          </w:p>
        </w:tc>
        <w:tc>
          <w:tcPr>
            <w:tcW w:w="556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0578D83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MTCQ</w:t>
            </w:r>
          </w:p>
        </w:tc>
        <w:tc>
          <w:tcPr>
            <w:tcW w:w="432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080B5A0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AP</w:t>
            </w:r>
          </w:p>
        </w:tc>
        <w:tc>
          <w:tcPr>
            <w:tcW w:w="486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368959D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PWM</w:t>
            </w:r>
          </w:p>
        </w:tc>
        <w:tc>
          <w:tcPr>
            <w:tcW w:w="456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4E47854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PDM</w:t>
            </w:r>
          </w:p>
        </w:tc>
        <w:tc>
          <w:tcPr>
            <w:tcW w:w="363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28D0291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PS</w:t>
            </w:r>
          </w:p>
        </w:tc>
        <w:tc>
          <w:tcPr>
            <w:tcW w:w="464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54C62C3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PWQ</w:t>
            </w:r>
          </w:p>
        </w:tc>
        <w:tc>
          <w:tcPr>
            <w:tcW w:w="433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519AAB9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PDQ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35B5C4D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PWQ.1</w:t>
            </w:r>
          </w:p>
        </w:tc>
        <w:tc>
          <w:tcPr>
            <w:tcW w:w="450" w:type="dxa"/>
            <w:tcBorders>
              <w:top w:val="single" w:sz="8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194DC8D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  <w:lang w:bidi="ar"/>
              </w:rPr>
              <w:t>PCQ</w:t>
            </w:r>
          </w:p>
        </w:tc>
      </w:tr>
      <w:tr w:rsidR="00600234" w:rsidRPr="00600234" w14:paraId="7C5A55D4" w14:textId="77777777" w:rsidTr="00600234">
        <w:trPr>
          <w:tblHeader/>
          <w:jc w:val="center"/>
        </w:trPr>
        <w:tc>
          <w:tcPr>
            <w:tcW w:w="37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36C0D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</w:t>
            </w:r>
          </w:p>
        </w:tc>
        <w:tc>
          <w:tcPr>
            <w:tcW w:w="46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91FB9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60</w:t>
            </w:r>
          </w:p>
        </w:tc>
        <w:tc>
          <w:tcPr>
            <w:tcW w:w="47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26C80E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108</w:t>
            </w:r>
          </w:p>
        </w:tc>
        <w:tc>
          <w:tcPr>
            <w:tcW w:w="29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79A039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</w:t>
            </w:r>
          </w:p>
        </w:tc>
        <w:tc>
          <w:tcPr>
            <w:tcW w:w="31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88CAB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</w:t>
            </w:r>
          </w:p>
        </w:tc>
        <w:tc>
          <w:tcPr>
            <w:tcW w:w="60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D5BFE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8103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309AB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222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AC8AD1" w14:textId="12AC8359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122</w:t>
            </w:r>
          </w:p>
        </w:tc>
        <w:tc>
          <w:tcPr>
            <w:tcW w:w="47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56451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344</w:t>
            </w:r>
          </w:p>
        </w:tc>
        <w:tc>
          <w:tcPr>
            <w:tcW w:w="56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A4B8E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150</w:t>
            </w:r>
          </w:p>
        </w:tc>
        <w:tc>
          <w:tcPr>
            <w:tcW w:w="59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55547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160</w:t>
            </w:r>
          </w:p>
        </w:tc>
        <w:tc>
          <w:tcPr>
            <w:tcW w:w="556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9588E8" w14:textId="1CE003DC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50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B210E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506</w:t>
            </w:r>
          </w:p>
        </w:tc>
        <w:tc>
          <w:tcPr>
            <w:tcW w:w="486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3F926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101</w:t>
            </w:r>
          </w:p>
        </w:tc>
        <w:tc>
          <w:tcPr>
            <w:tcW w:w="456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8DFAE6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32F92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81</w:t>
            </w:r>
          </w:p>
        </w:tc>
        <w:tc>
          <w:tcPr>
            <w:tcW w:w="46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8DA63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271</w:t>
            </w:r>
          </w:p>
        </w:tc>
        <w:tc>
          <w:tcPr>
            <w:tcW w:w="43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2F2DC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FD01C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260</w:t>
            </w:r>
          </w:p>
        </w:tc>
        <w:tc>
          <w:tcPr>
            <w:tcW w:w="45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3A870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</w:t>
            </w:r>
          </w:p>
        </w:tc>
      </w:tr>
      <w:tr w:rsidR="00600234" w:rsidRPr="00600234" w14:paraId="04B6FE02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9B9AC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8CB7F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62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79DD5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72C1F7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BF735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5B9A8E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7986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9171E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CB3F14" w14:textId="0E878536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128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3F906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354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9454E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151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8906E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160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9DA39CA" w14:textId="38E84FED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47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E7AF8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527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44DF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103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48943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6A655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83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BF459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281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DCF95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571A0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268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8F90E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</w:t>
            </w:r>
          </w:p>
        </w:tc>
      </w:tr>
      <w:tr w:rsidR="00600234" w:rsidRPr="00600234" w14:paraId="6CBEC69C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3B518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B3170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77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87854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109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10691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9CFDC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BFEA3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8817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89520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250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1C3DF8" w14:textId="49163FD8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8216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363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AFC4C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172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1CD80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185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98D7FD" w14:textId="0165F0A6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44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A2F56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411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AC567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87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7CFC7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EE9C7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83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F5CB2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7FD1D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A1044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216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2F2C2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</w:tr>
      <w:tr w:rsidR="00600234" w:rsidRPr="00600234" w14:paraId="525C8FAD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D6501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S4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CAB70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77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DD58F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109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AA12F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A7039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40D07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8817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89D8D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250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5197B0" w14:textId="7932866D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35090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363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9A7A7B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172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DAA37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185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1BF34EE" w14:textId="3EB7450C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44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5E304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411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6E046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87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6AAFB1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708DB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83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FA24F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769C08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F0B9A8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216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33840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</w:tr>
      <w:tr w:rsidR="00600234" w:rsidRPr="00600234" w14:paraId="7FC46488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400D43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S5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D9F8D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77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2BB55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109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D943E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0E67E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B40BB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8817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32315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250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19AAEFF" w14:textId="1FD03482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38137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363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04F001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172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1C250A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185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9BCE03" w14:textId="3B58203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44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3B124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411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39C9D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87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01546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90F298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83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B9693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06A49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E542D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216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423A5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</w:tr>
      <w:tr w:rsidR="00600234" w:rsidRPr="00600234" w14:paraId="5743F929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51A23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S6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C874D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372EA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122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06832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BE1729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2F4D58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7244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B0865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1F9453" w14:textId="418BA9C3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89F56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98C55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D8632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153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612F0E" w14:textId="60B08995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56FC0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607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B0FB7D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0C936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7F267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F3737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310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A1FDC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91180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52A30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07079DD3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BA82A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S7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32CB3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AB87B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122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82B69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EA4D99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53D2C6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7244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DE745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F221B87" w14:textId="26AA02CB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A86CF6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D06A1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82672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153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BCB7A8" w14:textId="404BCEFA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DE9C7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607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258BE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75BEE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B2908B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40572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310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5C6AF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780E3A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AAF1B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47DBA3BE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3E5EC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S8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C7AC5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2ABB6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122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65252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55034B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1035CF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7244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12860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ACEF58" w14:textId="1B4957A7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66E84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E98F1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2307A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153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EA32D1" w14:textId="0D6F6FE4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AC53E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607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1B351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D1407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A4335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53277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310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E1EC2C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23E48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02CF6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4B54EE47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0259D7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S9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E17D31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0953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103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7DEAA0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2E31C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39731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8179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012F9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8BA5D2" w14:textId="138143A1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654DB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340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62686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154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54CF15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165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D47FD6" w14:textId="2DECB3F8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47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3902A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500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28305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99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8D43C4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181C4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81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0165A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267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1A652D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C42C3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256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E1F3D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</w:t>
            </w:r>
          </w:p>
        </w:tc>
      </w:tr>
      <w:tr w:rsidR="00600234" w:rsidRPr="00600234" w14:paraId="576ADE79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5EBD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S10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756CF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E26C7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122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66F8A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5EE59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9A4BC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7244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5A42E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C45195" w14:textId="423DE1FC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7AA28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BA40B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51188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153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27A6EC" w14:textId="0D887BC8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3B936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607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F93F22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BD7A1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00A4F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C623F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310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5EEBC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88602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DE763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49E39B09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E5996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S11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3AEF4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F9DE4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122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7D1ADE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0840E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AF495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7240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9D83D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D8BFC1" w14:textId="7911A200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130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411C5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340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EA000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137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105AD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144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79064D" w14:textId="4D7C576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F393E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612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7E269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112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9C2E4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A81A1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FD6B9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314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16A45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ABF89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302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6DC32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29D33674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BF7E3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S12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59C49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48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D6DE8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121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245B9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DB0C5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7661C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7169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92835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202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C48CEC" w14:textId="5E073AB8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5F130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336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6AA0F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130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AE8D0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137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66440D" w14:textId="67B338E0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4D8B2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622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6DF33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113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D1209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DC4AE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80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313D5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319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20AA41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45173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307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994AB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086B8A89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DCC4E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S13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7B883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24C6A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113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E68C8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A9DAE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40A5D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7148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226161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205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2A8889" w14:textId="64C2F10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121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C4C63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326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F5DD2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135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32674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142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B0F285" w14:textId="7FCE5588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44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54CF7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634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A767A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114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3FB18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8A75A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D0CAA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323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FA747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526A8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309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CE3F9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</w:t>
            </w:r>
          </w:p>
        </w:tc>
      </w:tr>
      <w:tr w:rsidR="00600234" w:rsidRPr="00600234" w14:paraId="07400241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AE601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S14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A946A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07FE2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130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AF2D8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39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72C02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39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427AD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6690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6FB92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1E598B" w14:textId="0529B874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117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5DFDA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332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D855B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141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5E39B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D8ACF1" w14:textId="0D11CBDC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28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6F91B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667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436C0A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115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88801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A77EA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76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B377C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321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0711B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3E8B9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310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67D129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</w:t>
            </w:r>
          </w:p>
        </w:tc>
      </w:tr>
      <w:tr w:rsidR="00600234" w:rsidRPr="00600234" w14:paraId="17DC8826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A33CB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S15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5C64A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88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58D913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118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09AAB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4E6713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791284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7361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C451C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246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828C38" w14:textId="1F5C60AA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4A387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335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649A7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172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787EA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179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45C82E" w14:textId="18F1DB77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41D4D1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591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22ACD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109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44E87E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C09F2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A68D2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299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8135C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F8163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286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79F5E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</w:t>
            </w:r>
          </w:p>
        </w:tc>
      </w:tr>
      <w:tr w:rsidR="00600234" w:rsidRPr="00600234" w14:paraId="785CE23B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25FE7B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S16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49C72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6AE5D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117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FF2C9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05E500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D311F1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7177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81B90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A4F473" w14:textId="0A7E6457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105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42B99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331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D7B41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153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223EFE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160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B84BB0" w14:textId="6CBC38F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3C6AB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619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D5D44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112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23D88A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B1297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78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8FB0A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312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7930B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4EB6D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299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C958B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3A906BAF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5FE06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S17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30A9B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EB59D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112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E3A70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8BFB1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2D17C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6938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F6B08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172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ADFB09E" w14:textId="296ED8A5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148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877B5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320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9449D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105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DE2B47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111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3346BA" w14:textId="0E45CA4F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69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2D183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693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406331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123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E20B8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E0869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78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974AA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352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18E58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F2A509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562CE4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</w:t>
            </w:r>
          </w:p>
        </w:tc>
      </w:tr>
      <w:tr w:rsidR="00600234" w:rsidRPr="00600234" w14:paraId="4C02307C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7FF60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S18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0D97F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8BFED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131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6BCD16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39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BA3EF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39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0DC4A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6446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3DDC0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158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2E3269" w14:textId="0A97D2C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172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50BF6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330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CAF94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87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C9069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91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0F59F9" w14:textId="07131806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FB945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795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7713F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136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44D6D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F2211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75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EB366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387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6940F1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913221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377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0EE20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23</w:t>
            </w:r>
          </w:p>
        </w:tc>
      </w:tr>
      <w:tr w:rsidR="00600234" w:rsidRPr="00600234" w14:paraId="43CFDA9B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0AEE5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S19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65A17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F1599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131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0677C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39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2EE92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39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B4979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6446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29B02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158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6580968" w14:textId="00FB7D4C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172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6DC5E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330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4F0B9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87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7B4D7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91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57598C" w14:textId="37A88F4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1313B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795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E94F9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136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9F3F7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15218B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75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89DFC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387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5B500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19075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377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3C3BD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23</w:t>
            </w:r>
          </w:p>
        </w:tc>
      </w:tr>
      <w:tr w:rsidR="00600234" w:rsidRPr="00600234" w14:paraId="55C23F6E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80234B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S20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AC2F9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108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AB4E3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108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E34B1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C4D8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BBE8F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6502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E5DDF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249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814570" w14:textId="69D8A1E2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50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51CB6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60A7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182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FC1FF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188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6425E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19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0F8FA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05B79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164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617DE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928543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82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33DCD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427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ACA8B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D0F7D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413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C146B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</w:t>
            </w:r>
          </w:p>
        </w:tc>
      </w:tr>
      <w:tr w:rsidR="00600234" w:rsidRPr="00600234" w14:paraId="524F93F8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808493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S21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ED65D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814E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122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9F61C0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9D66F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83333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7244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51CFE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A2A159" w14:textId="18A4D568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149C8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C61F5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AE2CB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153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F57085" w14:textId="208E4D3B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EA7F9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607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2CFB6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B55F7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1BD87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4BC8E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310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6671E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2D532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DD13D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048A6C43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EC820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S22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9447CA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6F5BD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122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2388C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43C25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83615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7244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3A295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B5197B3" w14:textId="3A67E166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35695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1835F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BDAC6A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153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04D06A" w14:textId="0A62C56C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ABC25C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607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F01669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CA451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1C8613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462BC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310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0994D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49F9AC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009C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064AF6A1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D67F93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S23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D099A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A2AFD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124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40E31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539E6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EFA03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7114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2E33C6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199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91C33D" w14:textId="4D551199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140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FBEA5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5A6DD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33ACB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132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75AE65" w14:textId="7B2BA2D5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52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AFF7D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630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C4A25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114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94CCB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7EF5B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A4D73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322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6E1A7E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F449D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309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C100D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</w:t>
            </w:r>
          </w:p>
        </w:tc>
      </w:tr>
      <w:tr w:rsidR="00600234" w:rsidRPr="00600234" w14:paraId="2E2D2B97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4E437E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S24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40B83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E6D02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121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CCED7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BDF08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C0406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7159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74A54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218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F6B086" w14:textId="70BF6507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116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DEE2F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334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B4FE5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8EDBD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152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94F829" w14:textId="30202562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011F0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618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110D9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112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9441C5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0053C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9AE43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314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31F38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58BBA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301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23597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7CF873DD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EDFA3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S25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A549A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107698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121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6936E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6C900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DEB21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7159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62E9C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218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AE834E" w14:textId="29E01447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116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F01A4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334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2D18E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21C44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152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7336E6" w14:textId="26C7A560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60DF95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618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24162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112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7317A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A5E7BB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5BC06F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314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96457D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8AEE0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301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DB813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279B65E7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281EC8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S26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5BF20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5FC69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121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533BF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3159A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489E4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7159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EDD2E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218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BFD296" w14:textId="6FFFA8BD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116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FE9DF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334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9FE953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AE8D2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152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6A2A3F" w14:textId="1FCF7CAD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E3903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618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21A72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112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16CDC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E104C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8092E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314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901DC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D42DA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301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E8DE0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3F5CF731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FA105D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S27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F69E86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06062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120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2698E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C4992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B335E3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7473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B1DB3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233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339D28" w14:textId="620D8A09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20C8A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342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BE35D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159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25238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166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D1778B" w14:textId="7F7F401D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28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E3E67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585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0E1ED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108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C1878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77A129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81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276FE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302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FC332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442BC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289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50306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</w:t>
            </w:r>
          </w:p>
        </w:tc>
      </w:tr>
      <w:tr w:rsidR="00600234" w:rsidRPr="00600234" w14:paraId="2427A263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83F99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S28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0B6AE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66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70FFCC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120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620D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B6715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25FFE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7378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D7F64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223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109B38" w14:textId="4DB2BECF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115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11FBCD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338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9C439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150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D90C1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157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B26BD5" w14:textId="353CF33F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DFA62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593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4F686A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109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98960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BF55F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80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51C80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306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72E86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4B15B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294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8D7E0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</w:t>
            </w:r>
          </w:p>
        </w:tc>
      </w:tr>
      <w:tr w:rsidR="00600234" w:rsidRPr="00600234" w14:paraId="44098F60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8D886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S29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B5D7F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65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2AF9B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121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5B9E8C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23B5D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04D97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7221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189A6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221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E937C3" w14:textId="5AD87A3B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116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0D30D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337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B16C13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147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FFBF3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154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575F19" w14:textId="5A13FA63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E80BD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610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19FA3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A0C6A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F2CB9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80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7A450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311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6B765E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4CD1DA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F7FF4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</w:t>
            </w:r>
          </w:p>
        </w:tc>
      </w:tr>
      <w:tr w:rsidR="00600234" w:rsidRPr="00600234" w14:paraId="3C47A08C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CE396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S30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B7C207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F67A7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120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C48C5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486AB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323C5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7383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42350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232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9F9B380" w14:textId="135DE081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107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67FA6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FF525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158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076BB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165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BB17E1" w14:textId="5D7CBB2F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27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8FDD8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589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131F56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109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4A16D0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E181B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80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93AE65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304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A421F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B8436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291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FE4FC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</w:t>
            </w:r>
          </w:p>
        </w:tc>
      </w:tr>
      <w:tr w:rsidR="00600234" w:rsidRPr="00600234" w14:paraId="322EA28C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E6DC2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S31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97731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65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628284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120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D9E189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2228C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84396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7323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D9B2B1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223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CFEE50" w14:textId="6B335C28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116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F6434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339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D811C2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149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21873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156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4E1A29" w14:textId="7845769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4E590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599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BB56D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110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EFF270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894F3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81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7B0239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308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51CC9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2399C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296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CFFD2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</w:t>
            </w:r>
          </w:p>
        </w:tc>
      </w:tr>
      <w:tr w:rsidR="00600234" w:rsidRPr="00600234" w14:paraId="68B7D26D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1E9A3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S32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B101E0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66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5BF24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120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69F5B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05481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7ABCB6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7322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A75D4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223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B32ADE" w14:textId="26EF6599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115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B803C9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338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A18B0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150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5F766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157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4DB4EB" w14:textId="6D9E61E6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33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22660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600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AFE48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110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DF7A7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6A1C7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D3F1E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308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F311F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05FB2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296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81557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</w:t>
            </w:r>
          </w:p>
        </w:tc>
      </w:tr>
      <w:tr w:rsidR="00600234" w:rsidRPr="00600234" w14:paraId="19A8C0BE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107B8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S33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600BB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57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AF2AE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135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0DA03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42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9C7E53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42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B2937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5977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D0973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195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472340" w14:textId="6545A56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20468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314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3DD79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128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284D16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128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629844" w14:textId="5D29C784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782A7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818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02E9A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159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8CBA41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7638F3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83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7A81B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423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CFBEB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D4863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423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2EB37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</w:t>
            </w:r>
          </w:p>
        </w:tc>
      </w:tr>
      <w:tr w:rsidR="00600234" w:rsidRPr="00600234" w14:paraId="076CB37C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9F6F5F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S34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245EBE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46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76DB9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133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D353A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38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3CE3B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38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F7D5B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6989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CEB43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201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E4304B" w14:textId="481391D8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144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1D7B5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345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10DCF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126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F9EA4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132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9EDF32" w14:textId="69EC519C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E55CC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635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82603E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114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571AB0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4BB4F7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79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0E5325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320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CA36C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A39EE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308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14938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</w:t>
            </w:r>
          </w:p>
        </w:tc>
      </w:tr>
      <w:tr w:rsidR="00600234" w:rsidRPr="00600234" w14:paraId="2E0EF1EF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2E3ED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S35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2C9631" w14:textId="6C5D3A4F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8AAD8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150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307BD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41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40CF3D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41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F3C3D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7151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5ADF50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9E4EDB" w14:textId="4CF5F19A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4419A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358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899CDE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67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7CD86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67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86DE55" w14:textId="1D1F4F2A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0C207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663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46814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144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FDA208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200E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94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E2BEE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387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C1A39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ACC5C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387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52B029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</w:t>
            </w:r>
          </w:p>
        </w:tc>
      </w:tr>
      <w:tr w:rsidR="00600234" w:rsidRPr="00600234" w14:paraId="6C0AB29E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64359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S36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67CA0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9BF2E6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134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645C3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33982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31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61040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10171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E3938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299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E9F4A81" w14:textId="3314F825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121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FFA140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420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DE155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212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E6C16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227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95F80B" w14:textId="4902B3F6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5961E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447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0D1B8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E5F0C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52908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100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7F78A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284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44E1A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90CF7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275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73798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hAnsi="Minion Pro" w:cs="Times New Roman"/>
                <w:sz w:val="18"/>
                <w:szCs w:val="20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12</w:t>
            </w:r>
          </w:p>
        </w:tc>
      </w:tr>
      <w:tr w:rsidR="00600234" w:rsidRPr="00600234" w14:paraId="59085C10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3518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S37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0BAB3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90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B5457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116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73694E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B8EB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9E63F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9489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B6E972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270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A9C6DA" w14:textId="39074649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116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3E738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386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E4110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192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6E692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207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C5B432" w14:textId="56843C9B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42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79EBBA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707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90E4A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174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A1D53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7D1E9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88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0BFDA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407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0F6F6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28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31739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404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82B87E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28</w:t>
            </w:r>
          </w:p>
        </w:tc>
      </w:tr>
      <w:tr w:rsidR="00600234" w:rsidRPr="00600234" w14:paraId="61C96C41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C0BAC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S38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CA9D3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87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E2BE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115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E756E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FD737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F42B79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9463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8A6AF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266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3614F1" w14:textId="26F9A450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FCE368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385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0E656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188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4551F7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203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A62760" w14:textId="61E1CD35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45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41585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713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E763A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174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1E74AF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34009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87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08257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408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91C9C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F5B94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405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D162D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</w:t>
            </w:r>
          </w:p>
        </w:tc>
      </w:tr>
      <w:tr w:rsidR="00600234" w:rsidRPr="00600234" w14:paraId="52D62AC1" w14:textId="77777777" w:rsidTr="00600234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74AE28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S39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E0A0D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67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A865AF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118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5CF59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47B59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0D6F9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9565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7ECDB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250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A5F756" w14:textId="0C515CA4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0E77A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393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710501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169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DCDB0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185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CB1ACB" w14:textId="60A914FD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67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CFBEA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723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CD0FB0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187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3A515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50749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93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59ED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431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FBA41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FD2646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430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63057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27</w:t>
            </w:r>
          </w:p>
        </w:tc>
      </w:tr>
      <w:tr w:rsidR="00600234" w:rsidRPr="00600234" w14:paraId="06ED0774" w14:textId="77777777" w:rsidTr="002439BA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331D9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S40</w:t>
            </w:r>
          </w:p>
        </w:tc>
        <w:tc>
          <w:tcPr>
            <w:tcW w:w="4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03A7F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68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4E79E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119</w:t>
            </w: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A86DD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8A846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07687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9576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93EBA3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250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7C051D" w14:textId="2DF0D5C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143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DCF78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393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111FF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185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04B88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185</w:t>
            </w: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27CC83" w14:textId="4146784E" w:rsidR="00600234" w:rsidRPr="00600234" w:rsidRDefault="002439BA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−</w:t>
            </w:r>
            <w:r w:rsidR="00600234"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66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DDA3B8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719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DE936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185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CA7E4F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8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5C820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93</w:t>
            </w:r>
          </w:p>
        </w:tc>
        <w:tc>
          <w:tcPr>
            <w:tcW w:w="4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F42A05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427</w:t>
            </w:r>
          </w:p>
        </w:tc>
        <w:tc>
          <w:tcPr>
            <w:tcW w:w="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FCCA8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27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F14B5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427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7E352D2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27</w:t>
            </w:r>
          </w:p>
        </w:tc>
      </w:tr>
      <w:tr w:rsidR="00600234" w:rsidRPr="00600234" w14:paraId="57651013" w14:textId="77777777" w:rsidTr="002439BA">
        <w:trPr>
          <w:tblHeader/>
          <w:jc w:val="center"/>
        </w:trPr>
        <w:tc>
          <w:tcPr>
            <w:tcW w:w="3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4E43935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S41</w:t>
            </w:r>
          </w:p>
        </w:tc>
        <w:tc>
          <w:tcPr>
            <w:tcW w:w="46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178D5F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155</w:t>
            </w:r>
          </w:p>
        </w:tc>
        <w:tc>
          <w:tcPr>
            <w:tcW w:w="47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63B5184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68</w:t>
            </w:r>
          </w:p>
        </w:tc>
        <w:tc>
          <w:tcPr>
            <w:tcW w:w="2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35715ACC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24</w:t>
            </w:r>
          </w:p>
        </w:tc>
        <w:tc>
          <w:tcPr>
            <w:tcW w:w="3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58B5196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24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369B6CD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7100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03AB3C5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298</w:t>
            </w:r>
          </w:p>
        </w:tc>
        <w:tc>
          <w:tcPr>
            <w:tcW w:w="43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5B368CFA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25</w:t>
            </w:r>
          </w:p>
        </w:tc>
        <w:tc>
          <w:tcPr>
            <w:tcW w:w="47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56CB3593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273</w:t>
            </w:r>
          </w:p>
        </w:tc>
        <w:tc>
          <w:tcPr>
            <w:tcW w:w="5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4CD331A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225</w:t>
            </w:r>
          </w:p>
        </w:tc>
        <w:tc>
          <w:tcPr>
            <w:tcW w:w="5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5D259B8D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243</w:t>
            </w:r>
          </w:p>
        </w:tc>
        <w:tc>
          <w:tcPr>
            <w:tcW w:w="5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06CD6B09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59</w:t>
            </w:r>
          </w:p>
        </w:tc>
        <w:tc>
          <w:tcPr>
            <w:tcW w:w="43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118FE096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1121</w:t>
            </w:r>
          </w:p>
        </w:tc>
        <w:tc>
          <w:tcPr>
            <w:tcW w:w="48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57A78354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171</w:t>
            </w:r>
          </w:p>
        </w:tc>
        <w:tc>
          <w:tcPr>
            <w:tcW w:w="4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50660721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21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752C601E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62</w:t>
            </w:r>
          </w:p>
        </w:tc>
        <w:tc>
          <w:tcPr>
            <w:tcW w:w="4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427044A7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497</w:t>
            </w:r>
          </w:p>
        </w:tc>
        <w:tc>
          <w:tcPr>
            <w:tcW w:w="43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680687EB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5D9926A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491</w:t>
            </w:r>
          </w:p>
        </w:tc>
        <w:tc>
          <w:tcPr>
            <w:tcW w:w="4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14:paraId="576BA350" w14:textId="77777777" w:rsidR="00600234" w:rsidRPr="00600234" w:rsidRDefault="00600234" w:rsidP="00600234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</w:pPr>
            <w:r w:rsidRPr="00600234">
              <w:rPr>
                <w:rFonts w:ascii="Minion Pro" w:eastAsia="宋体" w:hAnsi="Minion Pro" w:cs="Times New Roman"/>
                <w:kern w:val="0"/>
                <w:sz w:val="18"/>
                <w:szCs w:val="20"/>
                <w:lang w:bidi="ar"/>
              </w:rPr>
              <w:t>67</w:t>
            </w:r>
          </w:p>
        </w:tc>
      </w:tr>
    </w:tbl>
    <w:p w14:paraId="32B0E026" w14:textId="4B6649A6" w:rsidR="00600234" w:rsidRPr="00600234" w:rsidRDefault="00600234" w:rsidP="00600234">
      <w:pPr>
        <w:pStyle w:val="TSP43tablefooter"/>
        <w:rPr>
          <w:rFonts w:eastAsia="楷体"/>
        </w:rPr>
      </w:pPr>
      <w:r w:rsidRPr="00600234">
        <w:rPr>
          <w:rFonts w:eastAsia="楷体" w:hint="eastAsia"/>
        </w:rPr>
        <w:t>AMT = Annual Mean Temperature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MDR = Mean Diurnal Range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I = Isothermality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TS = Temperature Seasonality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MTWM = Max Temperature of Warmest Month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MTCM = Min Temperature of Coldest Month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TAR = Temperature Annual Range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TWQ = Mean Temperature of Wettest Quarter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MTDQ = Mean Temperature of Driest Quarter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MTWQ= Mean Temperature of Warmest Quarter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MTCQ = Mean Temperature of Coldest Quarter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AP = Annual Precipitation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PWM = Precipitation of Wettest Month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PDM = Precipitation of Driest Month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 xml:space="preserve">PS = Precipitation </w:t>
      </w:r>
      <w:r w:rsidRPr="00600234">
        <w:rPr>
          <w:rFonts w:eastAsia="楷体" w:hint="eastAsia"/>
        </w:rPr>
        <w:lastRenderedPageBreak/>
        <w:t>Seasonality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PWQ = Precipitation of Wettest Quarter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PDQ = Precipitation of Driest Quarter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PWQ1 = Precipitation of Warmest Quarter</w:t>
      </w:r>
      <w:r>
        <w:rPr>
          <w:rFonts w:eastAsia="楷体" w:hint="eastAsia"/>
        </w:rPr>
        <w:t xml:space="preserve">; </w:t>
      </w:r>
      <w:r w:rsidRPr="00600234">
        <w:rPr>
          <w:rFonts w:eastAsia="楷体" w:hint="eastAsia"/>
        </w:rPr>
        <w:t>PCQ = Precipitation of Coldest Quarter</w:t>
      </w:r>
      <w:r>
        <w:rPr>
          <w:rFonts w:eastAsia="楷体"/>
        </w:rPr>
        <w:t>.</w:t>
      </w:r>
    </w:p>
    <w:p w14:paraId="1CBB16E4" w14:textId="2D01D5B6" w:rsidR="00D752ED" w:rsidRDefault="00600234" w:rsidP="00600234">
      <w:pPr>
        <w:pStyle w:val="TSP41tablecaption"/>
        <w:jc w:val="center"/>
        <w:rPr>
          <w:rFonts w:eastAsia="楷体"/>
          <w:i/>
          <w:iCs/>
        </w:rPr>
      </w:pPr>
      <w:r w:rsidRPr="00600234">
        <w:rPr>
          <w:b/>
          <w:bCs/>
        </w:rPr>
        <w:t>Table S</w:t>
      </w:r>
      <w:r w:rsidR="00B61285">
        <w:rPr>
          <w:b/>
          <w:bCs/>
        </w:rPr>
        <w:t>2</w:t>
      </w:r>
      <w:r w:rsidRPr="00600234">
        <w:rPr>
          <w:b/>
          <w:bCs/>
        </w:rPr>
        <w:t>:</w:t>
      </w:r>
      <w:r w:rsidR="00D752ED" w:rsidRPr="00600234">
        <w:rPr>
          <w:rFonts w:eastAsia="楷体"/>
          <w:b/>
          <w:bCs/>
        </w:rPr>
        <w:t xml:space="preserve"> </w:t>
      </w:r>
      <w:r w:rsidR="00D752ED" w:rsidRPr="00600234">
        <w:rPr>
          <w:rFonts w:eastAsia="楷体"/>
        </w:rPr>
        <w:t xml:space="preserve">Soil factor data of </w:t>
      </w:r>
      <w:r w:rsidR="00D752ED" w:rsidRPr="00600234">
        <w:rPr>
          <w:rFonts w:eastAsia="楷体"/>
          <w:i/>
          <w:iCs/>
        </w:rPr>
        <w:t>C. pilosula</w:t>
      </w:r>
      <w:r w:rsidRPr="00600234">
        <w:rPr>
          <w:rFonts w:eastAsia="楷体"/>
          <w:i/>
          <w:iCs/>
        </w:rPr>
        <w:t>.</w:t>
      </w:r>
    </w:p>
    <w:tbl>
      <w:tblPr>
        <w:tblStyle w:val="TableGrid"/>
        <w:tblW w:w="9360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4"/>
        <w:gridCol w:w="627"/>
        <w:gridCol w:w="575"/>
        <w:gridCol w:w="676"/>
        <w:gridCol w:w="1099"/>
        <w:gridCol w:w="1099"/>
        <w:gridCol w:w="947"/>
        <w:gridCol w:w="544"/>
        <w:gridCol w:w="1099"/>
        <w:gridCol w:w="1099"/>
        <w:gridCol w:w="596"/>
        <w:gridCol w:w="485"/>
      </w:tblGrid>
      <w:tr w:rsidR="002439BA" w:rsidRPr="002439BA" w14:paraId="47CC0416" w14:textId="77777777" w:rsidTr="002439BA">
        <w:trPr>
          <w:jc w:val="center"/>
        </w:trPr>
        <w:tc>
          <w:tcPr>
            <w:tcW w:w="585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CC4E4B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ID</w:t>
            </w:r>
          </w:p>
        </w:tc>
        <w:tc>
          <w:tcPr>
            <w:tcW w:w="71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86F0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Class</w:t>
            </w:r>
          </w:p>
        </w:tc>
        <w:tc>
          <w:tcPr>
            <w:tcW w:w="655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BCF60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Clay</w:t>
            </w:r>
          </w:p>
        </w:tc>
        <w:tc>
          <w:tcPr>
            <w:tcW w:w="77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36B49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Depth</w:t>
            </w:r>
          </w:p>
        </w:tc>
        <w:tc>
          <w:tcPr>
            <w:tcW w:w="125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CBB0D7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CACO</w:t>
            </w: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vertAlign w:val="subscript"/>
                <w:lang w:bidi="ar"/>
              </w:rPr>
              <w:t>3</w:t>
            </w:r>
          </w:p>
        </w:tc>
        <w:tc>
          <w:tcPr>
            <w:tcW w:w="125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FFD3A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ECE</w:t>
            </w:r>
          </w:p>
        </w:tc>
        <w:tc>
          <w:tcPr>
            <w:tcW w:w="108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66EC6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GRAVEL</w:t>
            </w:r>
          </w:p>
        </w:tc>
        <w:tc>
          <w:tcPr>
            <w:tcW w:w="62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88239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ESP</w:t>
            </w:r>
          </w:p>
        </w:tc>
        <w:tc>
          <w:tcPr>
            <w:tcW w:w="125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BCAB24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OC</w:t>
            </w:r>
          </w:p>
        </w:tc>
        <w:tc>
          <w:tcPr>
            <w:tcW w:w="125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25ED6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PH</w:t>
            </w:r>
          </w:p>
        </w:tc>
        <w:tc>
          <w:tcPr>
            <w:tcW w:w="67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C11C80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Sand</w:t>
            </w:r>
          </w:p>
        </w:tc>
        <w:tc>
          <w:tcPr>
            <w:tcW w:w="552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32E01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b/>
                <w:sz w:val="18"/>
                <w:szCs w:val="20"/>
                <w:lang w:bidi="ar"/>
              </w:rPr>
              <w:t>Silt</w:t>
            </w:r>
          </w:p>
        </w:tc>
      </w:tr>
      <w:tr w:rsidR="002439BA" w:rsidRPr="002439BA" w14:paraId="17FF36F1" w14:textId="77777777" w:rsidTr="002439BA">
        <w:trPr>
          <w:jc w:val="center"/>
        </w:trPr>
        <w:tc>
          <w:tcPr>
            <w:tcW w:w="58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8C5942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</w:t>
            </w:r>
          </w:p>
        </w:tc>
        <w:tc>
          <w:tcPr>
            <w:tcW w:w="71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ED0DBE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D90269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E24951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C787C5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</w:t>
            </w:r>
          </w:p>
        </w:tc>
        <w:tc>
          <w:tcPr>
            <w:tcW w:w="125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5468EB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EDDC10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C43B69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CC162E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1.63999999</w:t>
            </w:r>
          </w:p>
        </w:tc>
        <w:tc>
          <w:tcPr>
            <w:tcW w:w="125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1FCF94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7.0999999</w:t>
            </w:r>
          </w:p>
        </w:tc>
        <w:tc>
          <w:tcPr>
            <w:tcW w:w="67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0F4418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34</w:t>
            </w:r>
          </w:p>
        </w:tc>
        <w:tc>
          <w:tcPr>
            <w:tcW w:w="55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582DA5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41</w:t>
            </w:r>
          </w:p>
        </w:tc>
      </w:tr>
      <w:tr w:rsidR="002439BA" w:rsidRPr="002439BA" w14:paraId="33711B2B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34EB6E4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46F2728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5E1FC17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48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034DBCB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84D5AB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A9E456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14DA256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0FD9290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908824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1.16999996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67AE49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6.69999981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63A045E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16A7839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29</w:t>
            </w:r>
          </w:p>
        </w:tc>
      </w:tr>
      <w:tr w:rsidR="002439BA" w:rsidRPr="002439BA" w14:paraId="3DD8B97C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152C012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54345E4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7810A27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19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31360B5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15F087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5D4859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35169D5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3F9F1EF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6730BE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69D26B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25E2127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45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6CEC3C7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36</w:t>
            </w:r>
          </w:p>
        </w:tc>
      </w:tr>
      <w:tr w:rsidR="002439BA" w:rsidRPr="002439BA" w14:paraId="47779CE4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3E50A77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S4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73606E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2EB4ABD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19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6431D0C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622D1B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0D4EDA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63AE80D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3891185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15F747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604795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64AFAC3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45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426F6B6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36</w:t>
            </w:r>
          </w:p>
        </w:tc>
      </w:tr>
      <w:tr w:rsidR="002439BA" w:rsidRPr="002439BA" w14:paraId="65398614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52CAAE3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S5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4489861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6AE8DBB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19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0242F04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D07943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6CD574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0E99F4B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434EEE7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61F5C7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C2A35A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3A589F3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45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74E08AC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36</w:t>
            </w:r>
          </w:p>
        </w:tc>
      </w:tr>
      <w:tr w:rsidR="002439BA" w:rsidRPr="002439BA" w14:paraId="07532848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6AD9A2A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S6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A42B8E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2CBBC7F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3AF4017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DE9E45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0E8AAF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08F4117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164EB12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3EE5A5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A0B9DA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3AAC13C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767F28F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33167F79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1C3D0D9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S7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6D3E9BD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15EC6B7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29E41D5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F4622F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0B741F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016A15A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5DCD12E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F5B68C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0CFBAC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0C3DB41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3631E47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4556D38E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0125216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S8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087FE54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2D8AD13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4189382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83D354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F32EBC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0F8BB6C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7DEF3AB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DAC838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E3FA8D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2B3D1A2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6221CA3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01EEBE08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2EFEBDF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S9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7DC9615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31A97AC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19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4DD7716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D26E2E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7DB60E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7621657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7A3E877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BE0604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9D9B77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305F405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45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5135399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36</w:t>
            </w:r>
          </w:p>
        </w:tc>
      </w:tr>
      <w:tr w:rsidR="002439BA" w:rsidRPr="002439BA" w14:paraId="5736EFB4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3EFCF58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S10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0963ED8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599B0D7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2C611A8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444582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CF6D49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544596F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0CBC747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4CDD08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6C695B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B69E41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486148E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6992990A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196BD2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S11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EE38F8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3B0632B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77D570C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25530C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93D271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A10C32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601B219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BE515D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1.01999998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E84C85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8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70620D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82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4125FE1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8</w:t>
            </w:r>
          </w:p>
        </w:tc>
      </w:tr>
      <w:tr w:rsidR="002439BA" w:rsidRPr="002439BA" w14:paraId="2FC6F345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3806142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S12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5C40489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292D2DE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454601F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9C5D91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6260CF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1CCC2FC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6050D8A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8945AD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1.95000005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E6D60E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52AD78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279C3C6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39</w:t>
            </w:r>
          </w:p>
        </w:tc>
      </w:tr>
      <w:tr w:rsidR="002439BA" w:rsidRPr="002439BA" w14:paraId="72953FF2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E6F777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S13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154691B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4F517EA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0475F1E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BCE7EE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BE6C55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5F2DBCF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78B78DF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4CE6A6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1.95000005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DD5402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290AAAE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194B234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39</w:t>
            </w:r>
          </w:p>
        </w:tc>
      </w:tr>
      <w:tr w:rsidR="002439BA" w:rsidRPr="002439BA" w14:paraId="4B2D9970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62C308F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S14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6F3CEFA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FC2014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22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20B6E79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3DE6E0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730FAC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1D10BEF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267BD9F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864807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0.74000001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2A20D0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6.5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5DD9D83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41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0948DC0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37</w:t>
            </w:r>
          </w:p>
        </w:tc>
      </w:tr>
      <w:tr w:rsidR="002439BA" w:rsidRPr="002439BA" w14:paraId="673C908D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2F642D9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S15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134B8E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4EA6CD6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21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70231E4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E4D10D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D8BBE9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351B0FA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6A33617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02FD59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6230D1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8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9BA7E3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36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22886FF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43</w:t>
            </w:r>
          </w:p>
        </w:tc>
      </w:tr>
      <w:tr w:rsidR="002439BA" w:rsidRPr="002439BA" w14:paraId="4537766A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19825D0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S16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938577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417F923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5618639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0B0EF5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ED9EC5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94D81E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1D7C6EC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9B2251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1.95000005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246ABC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C39CCF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5078CC0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39</w:t>
            </w:r>
          </w:p>
        </w:tc>
      </w:tr>
      <w:tr w:rsidR="002439BA" w:rsidRPr="002439BA" w14:paraId="5AC0B28C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BC6ACD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S17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0FE21A1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700E9CD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20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7BA309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8A8566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2.5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D07139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0386885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5B28D28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820B6D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3.01999998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A1257D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7.5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CC11D9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35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3797EF3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45</w:t>
            </w:r>
          </w:p>
        </w:tc>
      </w:tr>
      <w:tr w:rsidR="002439BA" w:rsidRPr="002439BA" w14:paraId="0EC6D340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2D8E8D1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S18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50C751D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99C996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20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57B6B40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7254AA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2.5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CAEE2C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C3DF56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5FFB805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E76D42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3.01999998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FB6D55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7.5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6423EC6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35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5132392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45</w:t>
            </w:r>
          </w:p>
        </w:tc>
      </w:tr>
      <w:tr w:rsidR="002439BA" w:rsidRPr="002439BA" w14:paraId="24A8185B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CA3086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S19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1587370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7F57FED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20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6DD9118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B82D03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2.5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47BD72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3DF8E97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1120C02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078C78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3.01999998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48A54D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7.5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69E57FB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35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24607CF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45</w:t>
            </w:r>
          </w:p>
        </w:tc>
      </w:tr>
      <w:tr w:rsidR="002439BA" w:rsidRPr="002439BA" w14:paraId="526716B0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5FBB2D1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S20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2ABE3AA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5EDDDED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20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00BA5F0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8DB8A1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94DA7A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63260E2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45F97A7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EDBAC4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1.45000005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C6BF39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5.0999999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46D71C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42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25B2AB6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</w:tr>
      <w:tr w:rsidR="002439BA" w:rsidRPr="002439BA" w14:paraId="33094170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57DE509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S21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06C6142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78002CE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39C87D9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B87606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3891E2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6E5607B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75720F8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3CB96F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46BA6F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50F07F9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355C5A8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7191B91A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0520241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S22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D15DF0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B1AB4E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1A9A470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BA393D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D6C413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7D0F33E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4B46D2A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70B167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F69EB5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D7611E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559934F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50316D02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E76FE5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S23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60794F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5BE98C7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29BF4DF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B1E92D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EF3E59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7DBCE25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5244452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01DB45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1.95000005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E9B8EB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20C010E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035432E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39</w:t>
            </w:r>
          </w:p>
        </w:tc>
      </w:tr>
      <w:tr w:rsidR="002439BA" w:rsidRPr="002439BA" w14:paraId="34ECACFC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132FBC3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S24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2953AC2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A00DDF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5E4F24B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D415DB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FB54DB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197402B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1299AD4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C9870F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1.95000005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F3302E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303613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03B43F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39</w:t>
            </w:r>
          </w:p>
        </w:tc>
      </w:tr>
      <w:tr w:rsidR="002439BA" w:rsidRPr="002439BA" w14:paraId="125B4833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6B514B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S25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1BE984A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6892ED6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67A9A5F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250B4A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D2EF57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D8B695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5854EE4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D469C3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1.95000005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8E3FC8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4D5C1F1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622075F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39</w:t>
            </w:r>
          </w:p>
        </w:tc>
      </w:tr>
      <w:tr w:rsidR="002439BA" w:rsidRPr="002439BA" w14:paraId="495EE33F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52ED857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S26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7D264E9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41A1FCA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7E67629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F3D603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0A01A0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91383C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6CB2CE6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2A4CA8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1.95000005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6F9EAE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5CB5FF5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4D12128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39</w:t>
            </w:r>
          </w:p>
        </w:tc>
      </w:tr>
      <w:tr w:rsidR="002439BA" w:rsidRPr="002439BA" w14:paraId="31639DEF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5840C5E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S27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47F5C70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3AE023C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43C9DF9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2936A3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C5E88F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31B91C0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25764B5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635CF1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956171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6C1C67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22E7CB0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6FD59AC7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55AEB8F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S28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2AFB694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A017D9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763BCC5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F1A1DA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7F1AFE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6DF5BEA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079F098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B3DF86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370731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5BFD3A1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1CAB39D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30CDDC72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09FC9A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S29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D0864E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613222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2710C7F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9D349B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9C07B5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78480AA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7ECE5B6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D9630A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1.95000005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5D5383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6.4000001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2FDB06C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00A0B86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39</w:t>
            </w:r>
          </w:p>
        </w:tc>
      </w:tr>
      <w:tr w:rsidR="002439BA" w:rsidRPr="002439BA" w14:paraId="50ECB693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648EC34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S30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53E6532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46118F0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2AA8194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DDE21D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DC6052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50C0C29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0DF7279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DB7109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30556C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0EDF519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284A996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4BA3036A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2425064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S31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B6EF30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2A6E9C4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706E1AD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B09B70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EBE5AA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77A9C3B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46C5282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4A24BB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13E91E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486F30A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6CA9DD7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3AF40BD8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47C6CED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S32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0FA56C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EDF615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25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2AA5182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A9D2F3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4.5999999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B294C0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1A55F2A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6E4B735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F93EB8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8BF72A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39F78D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28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47EBC51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47</w:t>
            </w:r>
          </w:p>
        </w:tc>
      </w:tr>
      <w:tr w:rsidR="002439BA" w:rsidRPr="002439BA" w14:paraId="6981FBD1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3F77422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S33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5D32709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7317470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22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5F0D758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2633BC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3F8F27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1079DF4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2E7659F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D65352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0.74000001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EB5521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6.5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0D1B21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41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64D8BAC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37</w:t>
            </w:r>
          </w:p>
        </w:tc>
      </w:tr>
      <w:tr w:rsidR="002439BA" w:rsidRPr="002439BA" w14:paraId="69C2F66C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3AA6827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S34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20E85E5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D77BED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24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45E02CE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427264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CF470D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389AF74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2C0C1CB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7B6FA8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0.43000001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1B65A5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6.69999981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BB4D67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66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639517E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</w:t>
            </w:r>
          </w:p>
        </w:tc>
      </w:tr>
      <w:tr w:rsidR="002439BA" w:rsidRPr="002439BA" w14:paraId="06C94064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774709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S35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4910252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B6E09F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1781C09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7C65BF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FC2D6E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30BBB41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13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2BF88B1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78FD5FD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1.40999997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B530E4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5.69999981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2C56A85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56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1385959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38</w:t>
            </w:r>
          </w:p>
        </w:tc>
      </w:tr>
      <w:tr w:rsidR="002439BA" w:rsidRPr="002439BA" w14:paraId="5998EB1A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71B7F11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S36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38A8614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2EA9F3D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17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48FC0DF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8AFAF0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56DB005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AA86D5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1A7829E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13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EEC67B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0.41999999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E52FD4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7.9000001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0CAFF3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37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36AE58F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46</w:t>
            </w:r>
          </w:p>
        </w:tc>
      </w:tr>
      <w:tr w:rsidR="002439BA" w:rsidRPr="002439BA" w14:paraId="0D1631D3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5A8034B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S37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0372218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4C7CE68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22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6EA387A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297F2A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A43BFC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44207B4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9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2D26FC2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BA56E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484F73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6.5999999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C0C7C6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42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260E491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36</w:t>
            </w:r>
          </w:p>
        </w:tc>
      </w:tr>
      <w:tr w:rsidR="002439BA" w:rsidRPr="002439BA" w14:paraId="396D5C5F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27822FE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S38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4874E9B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4836024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22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5B02CCA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572724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2978D9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6B20051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9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466F38E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3E642E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3A10A4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6.5999999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41443B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42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4877DD3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36</w:t>
            </w:r>
          </w:p>
        </w:tc>
      </w:tr>
      <w:tr w:rsidR="002439BA" w:rsidRPr="002439BA" w14:paraId="31EE31E0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337D6B8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S39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6D91CFC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DDE2EE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23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1FB9898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BDD58A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7.4000001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59E03D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7A06F3E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77C89F3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691E6C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0.50999999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64EAD9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7.69999981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3656EA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53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355250B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24</w:t>
            </w:r>
          </w:p>
        </w:tc>
      </w:tr>
      <w:tr w:rsidR="002439BA" w:rsidRPr="002439BA" w14:paraId="075B45DB" w14:textId="77777777" w:rsidTr="002439BA">
        <w:trPr>
          <w:jc w:val="center"/>
        </w:trPr>
        <w:tc>
          <w:tcPr>
            <w:tcW w:w="585" w:type="dxa"/>
            <w:shd w:val="clear" w:color="auto" w:fill="auto"/>
            <w:vAlign w:val="center"/>
          </w:tcPr>
          <w:p w14:paraId="19FC323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S40</w:t>
            </w:r>
          </w:p>
        </w:tc>
        <w:tc>
          <w:tcPr>
            <w:tcW w:w="714" w:type="dxa"/>
            <w:shd w:val="clear" w:color="auto" w:fill="auto"/>
            <w:vAlign w:val="center"/>
          </w:tcPr>
          <w:p w14:paraId="7B1F71F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shd w:val="clear" w:color="auto" w:fill="auto"/>
            <w:vAlign w:val="center"/>
          </w:tcPr>
          <w:p w14:paraId="006533C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21</w:t>
            </w:r>
          </w:p>
        </w:tc>
        <w:tc>
          <w:tcPr>
            <w:tcW w:w="771" w:type="dxa"/>
            <w:shd w:val="clear" w:color="auto" w:fill="auto"/>
            <w:vAlign w:val="center"/>
          </w:tcPr>
          <w:p w14:paraId="45813C8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9FBE6F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FD7F3B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0.40000001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3AAC60A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6</w:t>
            </w:r>
          </w:p>
        </w:tc>
        <w:tc>
          <w:tcPr>
            <w:tcW w:w="620" w:type="dxa"/>
            <w:shd w:val="clear" w:color="auto" w:fill="auto"/>
            <w:vAlign w:val="center"/>
          </w:tcPr>
          <w:p w14:paraId="0203FB7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DD2210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0.64999998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3149D08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8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7D0AFD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36</w:t>
            </w:r>
          </w:p>
        </w:tc>
        <w:tc>
          <w:tcPr>
            <w:tcW w:w="552" w:type="dxa"/>
            <w:shd w:val="clear" w:color="auto" w:fill="auto"/>
            <w:vAlign w:val="center"/>
          </w:tcPr>
          <w:p w14:paraId="1BF7AAA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43</w:t>
            </w:r>
          </w:p>
        </w:tc>
      </w:tr>
      <w:tr w:rsidR="002439BA" w:rsidRPr="002439BA" w14:paraId="47D65CCD" w14:textId="77777777" w:rsidTr="002439BA">
        <w:trPr>
          <w:jc w:val="center"/>
        </w:trPr>
        <w:tc>
          <w:tcPr>
            <w:tcW w:w="585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3938CF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S41</w:t>
            </w:r>
          </w:p>
        </w:tc>
        <w:tc>
          <w:tcPr>
            <w:tcW w:w="71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E93D89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655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8E8F22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21</w:t>
            </w:r>
          </w:p>
        </w:tc>
        <w:tc>
          <w:tcPr>
            <w:tcW w:w="771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B9F493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100</w:t>
            </w:r>
          </w:p>
        </w:tc>
        <w:tc>
          <w:tcPr>
            <w:tcW w:w="125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8C99F6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9.30000019</w:t>
            </w:r>
          </w:p>
        </w:tc>
        <w:tc>
          <w:tcPr>
            <w:tcW w:w="125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9F4D7A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0.30000001</w:t>
            </w:r>
          </w:p>
        </w:tc>
        <w:tc>
          <w:tcPr>
            <w:tcW w:w="1081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1022C7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10</w:t>
            </w:r>
          </w:p>
        </w:tc>
        <w:tc>
          <w:tcPr>
            <w:tcW w:w="620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B6F877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</w:t>
            </w:r>
          </w:p>
        </w:tc>
        <w:tc>
          <w:tcPr>
            <w:tcW w:w="125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0AC1A8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1.12</w:t>
            </w:r>
          </w:p>
        </w:tc>
        <w:tc>
          <w:tcPr>
            <w:tcW w:w="125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583498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7.80000019</w:t>
            </w:r>
          </w:p>
        </w:tc>
        <w:tc>
          <w:tcPr>
            <w:tcW w:w="679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8A94DC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29</w:t>
            </w:r>
          </w:p>
        </w:tc>
        <w:tc>
          <w:tcPr>
            <w:tcW w:w="55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19EE4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sz w:val="18"/>
                <w:szCs w:val="20"/>
                <w:lang w:bidi="ar"/>
              </w:rPr>
            </w:pPr>
            <w:r w:rsidRPr="002439BA">
              <w:rPr>
                <w:rFonts w:ascii="Minion Pro" w:eastAsia="宋体" w:hAnsi="Minion Pro" w:cs="Times New Roman" w:hint="eastAsia"/>
                <w:sz w:val="18"/>
                <w:szCs w:val="20"/>
                <w:lang w:bidi="ar"/>
              </w:rPr>
              <w:t>50</w:t>
            </w:r>
          </w:p>
        </w:tc>
      </w:tr>
    </w:tbl>
    <w:p w14:paraId="2FC12EE2" w14:textId="7839D82B" w:rsidR="00600234" w:rsidRPr="00600234" w:rsidRDefault="002439BA" w:rsidP="002439BA">
      <w:pPr>
        <w:pStyle w:val="TSP43tablefooter"/>
        <w:rPr>
          <w:rFonts w:eastAsia="楷体"/>
        </w:rPr>
      </w:pPr>
      <w:r w:rsidRPr="002439BA">
        <w:rPr>
          <w:rFonts w:eastAsia="楷体"/>
        </w:rPr>
        <w:t>Class =</w:t>
      </w:r>
      <w:r>
        <w:rPr>
          <w:rFonts w:eastAsia="楷体"/>
        </w:rPr>
        <w:t xml:space="preserve"> </w:t>
      </w:r>
      <w:r w:rsidRPr="002439BA">
        <w:rPr>
          <w:rFonts w:eastAsia="楷体"/>
        </w:rPr>
        <w:t>Soil available moisture content; Clay = Clay content; Depth = Soil reference depth; CACO</w:t>
      </w:r>
      <w:r w:rsidRPr="0013261C">
        <w:rPr>
          <w:rFonts w:eastAsia="楷体"/>
          <w:vertAlign w:val="subscript"/>
        </w:rPr>
        <w:t>3</w:t>
      </w:r>
      <w:r>
        <w:rPr>
          <w:rFonts w:eastAsia="楷体"/>
        </w:rPr>
        <w:t xml:space="preserve"> </w:t>
      </w:r>
      <w:r w:rsidRPr="002439BA">
        <w:rPr>
          <w:rFonts w:eastAsia="楷体"/>
        </w:rPr>
        <w:t>= Carbonate or lime content; ECE = Electric conductivity; GRAVEL = Percentage of crushed stone volume; ESP = Exchangeable sodium salts; OC = Organic carbon content; PH = Ph (pH); Sand = Sand content; Silt = Silt content</w:t>
      </w:r>
      <w:r>
        <w:rPr>
          <w:rFonts w:eastAsia="楷体"/>
        </w:rPr>
        <w:t>.</w:t>
      </w:r>
    </w:p>
    <w:p w14:paraId="5069F089" w14:textId="24992925" w:rsidR="00D752ED" w:rsidRDefault="00600234" w:rsidP="00600234">
      <w:pPr>
        <w:pStyle w:val="TSP41tablecaption"/>
        <w:jc w:val="center"/>
      </w:pPr>
      <w:r w:rsidRPr="00600234">
        <w:rPr>
          <w:b/>
          <w:bCs/>
        </w:rPr>
        <w:lastRenderedPageBreak/>
        <w:t>Table S</w:t>
      </w:r>
      <w:r w:rsidR="00B61285">
        <w:rPr>
          <w:b/>
          <w:bCs/>
        </w:rPr>
        <w:t>3</w:t>
      </w:r>
      <w:r w:rsidRPr="00600234">
        <w:rPr>
          <w:b/>
          <w:bCs/>
        </w:rPr>
        <w:t>:</w:t>
      </w:r>
      <w:r w:rsidR="00D752ED" w:rsidRPr="00600234">
        <w:t xml:space="preserve"> Key metrics of climatic factors and active components (e.g., correlation coefficients, significance levels)</w:t>
      </w:r>
      <w:r w:rsidRPr="00600234">
        <w:t>.</w:t>
      </w:r>
    </w:p>
    <w:tbl>
      <w:tblPr>
        <w:tblStyle w:val="TableGrid"/>
        <w:tblW w:w="9360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93"/>
        <w:gridCol w:w="1923"/>
        <w:gridCol w:w="2226"/>
        <w:gridCol w:w="2226"/>
        <w:gridCol w:w="1492"/>
      </w:tblGrid>
      <w:tr w:rsidR="002439BA" w:rsidRPr="002439BA" w14:paraId="1AE85810" w14:textId="77777777" w:rsidTr="002439BA">
        <w:trPr>
          <w:jc w:val="center"/>
        </w:trPr>
        <w:tc>
          <w:tcPr>
            <w:tcW w:w="798" w:type="pct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7BDE5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Data1</w:t>
            </w:r>
          </w:p>
        </w:tc>
        <w:tc>
          <w:tcPr>
            <w:tcW w:w="1027" w:type="pct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0D4C3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Data2</w:t>
            </w:r>
          </w:p>
        </w:tc>
        <w:tc>
          <w:tcPr>
            <w:tcW w:w="1189" w:type="pct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3235BE" w14:textId="086F9206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R</w:t>
            </w:r>
            <w:r w:rsidR="002439BA" w:rsidRPr="002439BA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ho</w:t>
            </w:r>
          </w:p>
        </w:tc>
        <w:tc>
          <w:tcPr>
            <w:tcW w:w="1189" w:type="pct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44B0C9" w14:textId="34C32856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b/>
                <w:i/>
                <w:iCs/>
                <w:kern w:val="0"/>
                <w:sz w:val="18"/>
                <w:szCs w:val="20"/>
              </w:rPr>
              <w:t>p</w:t>
            </w:r>
            <w:r w:rsidR="0013261C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−</w:t>
            </w:r>
            <w:r w:rsidRPr="002439BA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value</w:t>
            </w:r>
          </w:p>
        </w:tc>
        <w:tc>
          <w:tcPr>
            <w:tcW w:w="797" w:type="pct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3EE51D" w14:textId="22DFFCCA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R</w:t>
            </w:r>
            <w:r w:rsidR="002439BA" w:rsidRPr="002439BA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elation</w:t>
            </w:r>
          </w:p>
        </w:tc>
      </w:tr>
      <w:tr w:rsidR="002439BA" w:rsidRPr="002439BA" w14:paraId="269D3183" w14:textId="77777777" w:rsidTr="002439BA">
        <w:trPr>
          <w:jc w:val="center"/>
        </w:trPr>
        <w:tc>
          <w:tcPr>
            <w:tcW w:w="79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E871F1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AMT</w:t>
            </w:r>
          </w:p>
        </w:tc>
        <w:tc>
          <w:tcPr>
            <w:tcW w:w="102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0BFFDC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076DDDB" w14:textId="042ACC3D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0.004473067</w:t>
            </w:r>
          </w:p>
        </w:tc>
        <w:tc>
          <w:tcPr>
            <w:tcW w:w="1189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B2A075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0.97785679</w:t>
            </w:r>
          </w:p>
        </w:tc>
        <w:tc>
          <w:tcPr>
            <w:tcW w:w="79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669097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5E934CDC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7813E2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43AA75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932F64B" w14:textId="58C52480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0.044016473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31F89D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0.78465393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BF7DAD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590F072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3F87D3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EE7C8D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D11E77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0.043651831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2E9424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0.786396147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599F8DC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3E76B98D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092205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AP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0EE58E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2D6815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0.184596312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A2BFF2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0.247925755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4E774C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C398D7F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BB91AD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7482C1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6D00A7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0.153622972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62DE26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0.337581288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953503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02DB1D5B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6F6257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C08286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00235D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0.050808413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FD8EEE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0.752400733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050B27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253C68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2B01E04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2061B2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F4C6E5A" w14:textId="520A9E9D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0.046786143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2323B9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0.771455151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C2569A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5FBFBFD2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2F3D0C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E9C604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026F17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0.18496266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10A425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0.246971936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1A0C55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6E722C4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A2EC8F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FE1426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FBCBDD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0.077866883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6CA92F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0.628451109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475666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CA7D132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C2D716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PWQ.1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66438B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DE1669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0.175921846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B2A07C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0.271235577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6790AF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6640923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D114EF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C0F57D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3A97B1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0.077866883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7E507B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0.628451109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866AF6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260C73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6BF742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MDR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9D8FB3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429C25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0.088243943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1119C9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0.583255858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BB1E31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55970B0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5C739C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I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6FFAAD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94981A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0.140726863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4008A9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0.380158729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3D173E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A7B3245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344FA1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83BECD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DFA1127" w14:textId="7F6DBEE2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0.105521133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D71119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0.511433823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5BC0E3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61D61E08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344617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15D3C9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0E99B90" w14:textId="418C783A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0.037300359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D0193B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0.816900646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08CBA5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12193ED1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E4B052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F127B3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30EE8F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0.004439942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E0B433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0.978020733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511E4A6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77E2A2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D8B92E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E8F332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6AA68F5" w14:textId="55AC557C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0.053753192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28980A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0.738541291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018839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34F33B51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E23FE5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5E170A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4AA913A" w14:textId="0948714A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0.018709074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E92358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0.90757184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A1BBB7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15DD1CA2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23754A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TDQ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FB7C71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85E76C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0.045618848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AFFA8E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0.777010349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D0076D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664442B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EA0419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AMT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501871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6A9390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0.095043545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4FDA50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0.554456194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1B19F9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3685F8FA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3C03EA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1311E4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4647DA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0.086326856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E35A8B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0.591494998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B974D8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4FE983A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4CAD6CD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435E5D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2BEA87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0.083726763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750DA4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0.602750837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3D1DC5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705226E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622996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AP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863BDF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57B736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0.10446567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C0681E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0.5156905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0B1FB5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6B3405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B06DBB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127916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60331A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0.090432172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393D35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0.573914785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91E9E7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23B9F01C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5B7E0A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A33715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28EFEE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0.099850023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2D4B80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0.534510618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5A4F0E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29794FB1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2F3D2C2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58D2AC2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5243169" w14:textId="0DA16643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0.035945518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88854A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0.823443882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12527E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0AB6F1AE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2DF313A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1463CD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E990D5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0.103605627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0A2ECB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0.519172063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5604EA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6533FAE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276267E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53975B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864E08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0.093776171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106F4C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0.559773102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2E9970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23A8670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2BEDE2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PWQ.1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F5CBC2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3AB237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0.098633036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77CA3B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0.539527702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3A247C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264EE95C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E8520D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449421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978C3A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0.093776171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8F75F2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0.559773102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509069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39FFE6ED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C5B36B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MDR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24F624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A79F611" w14:textId="4AE8270D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0.060275538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3E1AD7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0.708138908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3C8660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589439CB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294AE2A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I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8E5B7E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FCCB1DE" w14:textId="707A39DE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0.066752214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AD07E2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0.678385268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B842BE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09A059C7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4979FF8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84CD5A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6AC576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0.022953564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CA2FDE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0.886726205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3F3C38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88C041F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7A0CAF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E97048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2957B9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0.090299794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BB44EA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0.57447794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F3AA9A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9E7A99D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2E8714E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F3963F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7BBEAB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0.081144037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F286A5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0.614022251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C8448B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69AE127B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4762F15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9D1291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823123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0.006142731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47E387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0.969594706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59493CC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C03A1BF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607F79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AB3105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28685F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0.113574663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DCE1C9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0.479544362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72B87B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241211C0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26103D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TDQ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EDE093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713FA8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0.079357262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47E5FA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0.621871832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F27C73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7DBFB69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43FAFE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AMT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A4BA00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2483E4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0.048709958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88B350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0.762324302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F7EA06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4E1610A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4D48D83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E9C87F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61990A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0.092483597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DCE78C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0.565220076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4FC7A0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FB1CDC7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5548CF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7B0620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4AE7EC3" w14:textId="6C95CC90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0.040373275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541EA3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0.802105953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CC2FEB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285733E0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330205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AP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855634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ECF55B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0.187658901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318380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0.240028026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32A49A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21D45CE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46DED6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83A01E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468DC0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0.290144044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5CEE1C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0.06574144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CB836D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26C0BCC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80BA5F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1E9A13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ADA50D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0.214870735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45CE34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0.177299986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5A8744E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6BFE3C04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60D407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556EE74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AAB64A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0.081487551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C41876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0.612517964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8F361D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2526F552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351526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1D2F11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477D7A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0.253841787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497C78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0.109272803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4DCF4F6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1374C1B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29E13C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569434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2461AE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0.209245889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6823D2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0.189188816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D6FB31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6C4CB3B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16F89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PWQ.1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5EF2C1D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203F70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0.256512014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D27B2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0.105468556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46EF7AF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E817C8F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5973B7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5D1F35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2703A2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0.209245889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673A7D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0.189188816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DFA830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E5DA51D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8944BB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lastRenderedPageBreak/>
              <w:t>MDR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C28CC0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427CC48" w14:textId="237D4553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0.040622725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5D4D8A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0.800907877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18820C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2181D6A7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99446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I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8596F5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A11D42C" w14:textId="041AE6C6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0.114898939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90554D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0.474402428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C952A3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0993EF15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D14878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79F3A9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297FE8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0.150909796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C0BB5E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0.346284777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84DBE8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5FFFDE3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B47B38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58BEECA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F8A904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0.090690473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1CCB43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0.572816666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5529F74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479B6F9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8BBD5E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90A53C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C3D47CC" w14:textId="73B552DF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0.012727209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5F827A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0.937051084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C16745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5AF63C7D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C6D3CF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55C950C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72DF70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0.133300129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96BB67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0.406053507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443E00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949534C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37B805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3F7904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B65D0B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0.108428735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C06260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0.499799348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52EC962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737A0EE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D0D717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TDQ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7C78AF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D2A4B24" w14:textId="420F0412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0.044193432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A918D2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0.783808809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CDFF7F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4945D00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C25B62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AMT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DC910D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598D84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0.262547988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3AF295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0.09724193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41D2A66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35F92FD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64A488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ACD2E6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C7AB4B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0.331758329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A745F6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0.034088744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D7D84E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8B686B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496D9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A1ABC9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EC16BA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0.099981924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D4BE97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0.533968211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5448677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E3C47B1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D5AFAB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AP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650147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92E13F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0.078814399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7C0B29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0.624264975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69005D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B3CE20B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9973B8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9D4596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277964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0.19086102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0CCAF9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0.23195458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778AAC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4449883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49B8B7F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E76046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0949BF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0.332335619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02F5E4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0.033759517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44132B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AA95AC1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69BBAA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F53483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90659B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0.141042942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3ADC04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0.379078769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BB6B0C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C51C0B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6E0B4D0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296876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3D5DC2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0.138570177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E6C8F0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0.387575951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5B8C45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1208F4B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75ABDF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F35866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3717AE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0.292485195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383C75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0.063494406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182C73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C483217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926310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PWQ.1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9347C7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D98AD2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0.145622869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537F15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0.363634687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E332CB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4A71084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8B6779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5B17CB6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AE2200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0.292485195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FF48E6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0.063494406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408E78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6472479A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2831761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MDR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C8B230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0CC5807" w14:textId="3055633F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0.249896992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A59E81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0.115082489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62AD67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59D744AE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F31DDF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I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71C888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CAF3175" w14:textId="17855A9B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0.408911249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809441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0.007942453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68650D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3426DAA9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272B07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4E966C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917CE8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0.330663857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15C12B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0.034720155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446333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DA11663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19F428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5C8640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3B132D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0.323529032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FF8FA1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0.039075445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D9FFC5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9DCE282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47E499F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7F2CBC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8807C9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0.170172705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4388AE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0.287454545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835251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60E46758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9EA786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31B00B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DF6028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0.184665967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1CCD84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0.247744212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4A9212B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097E279B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55D80A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5F1D267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C58711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0.317879752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7F8BBA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0.042831617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4C44E12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56E9622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47C20CA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TDQ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A6BFDA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BEE656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0.111485676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3B4FEC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0.487714562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19DFFE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321F6B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E827B2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AMT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EBA869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4CA346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0.087219721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C48722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0.587651305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250719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E147DC2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902639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BB31F3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1C0B9B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0.104696128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9A1D20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0.514759558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00294D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26031729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3292EC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DF5589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853BAA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0.039109419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F2D25F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0.808182908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216212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1DF5C6B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F9C3DA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AP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7F57A7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F6828C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0.02506584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9F15CA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0.876379469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B7CE81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0C13ECB8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0E94DF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1160AF1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52994D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0.025098828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740DEA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0.876218037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EA99DB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347BEC31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36CF8A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68C062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4D48D7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0.158506949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942CCE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0.322258124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2BC14E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27493791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120E5D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61E8BB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CE23203" w14:textId="5C975EAF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0.062965333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CA56AB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0.695727009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0FBCF3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397D875B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EE56D3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029B07D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0893D9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0.006503227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C0CAC4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0.967811229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D3B5D7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08886163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FBE81D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PDQ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A877EB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B148D5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0.141825377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E7E32A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0.3764132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A6AA6A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5C7CDBD1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30CCB1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PWQ.1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CD7E6B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1BA6DD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0.018369562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813D06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0.909242091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B2DF0D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44E2065A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3D09C2D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PCQ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A8534E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34B90F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0.141825377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504D75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0.3764132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45C5809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0DA2BB0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2E1A961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MDR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4CFBEF2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8138BDA" w14:textId="5B11A129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0.17008404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0E929B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0.287709499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BF27E0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2EC5C43D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CCAC18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I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970040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9587204" w14:textId="685A973D" w:rsidR="002439BA" w:rsidRPr="002439BA" w:rsidRDefault="0013261C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−</w:t>
            </w:r>
            <w:r w:rsidR="002439BA"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0.192532849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11AD0A1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0.227813895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5CC28DC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negtive</w:t>
            </w:r>
          </w:p>
        </w:tc>
      </w:tr>
      <w:tr w:rsidR="002439BA" w:rsidRPr="002439BA" w14:paraId="1FFF253E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40633C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TS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2CFDF89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635BC6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0.096703856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76897A3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0.547526972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1322255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12880613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1A447C90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MTWM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506B6D4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444B921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0.09476257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22301B4E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0.555632896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A94337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6F53A846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075DBB3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MTCM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31E38B7D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16B0CD6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0.088388188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02D819B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0.582638014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375FBFF3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7AE5B313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776B729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TAR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0184A7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6EECE2C9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0.002082971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10C51E1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0.989687587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7520804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690D3E87" w14:textId="77777777" w:rsidTr="002439BA">
        <w:trPr>
          <w:jc w:val="center"/>
        </w:trPr>
        <w:tc>
          <w:tcPr>
            <w:tcW w:w="798" w:type="pct"/>
            <w:shd w:val="clear" w:color="auto" w:fill="auto"/>
            <w:vAlign w:val="center"/>
          </w:tcPr>
          <w:p w14:paraId="5913E234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TWQ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6AD9B9EF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3DBEE5E2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0.094619197</w:t>
            </w:r>
          </w:p>
        </w:tc>
        <w:tc>
          <w:tcPr>
            <w:tcW w:w="1189" w:type="pct"/>
            <w:shd w:val="clear" w:color="auto" w:fill="auto"/>
            <w:vAlign w:val="center"/>
          </w:tcPr>
          <w:p w14:paraId="5F85E3D8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0.55623378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E82C00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2439BA" w:rsidRPr="002439BA" w14:paraId="2FEC719C" w14:textId="77777777" w:rsidTr="002439BA">
        <w:trPr>
          <w:jc w:val="center"/>
        </w:trPr>
        <w:tc>
          <w:tcPr>
            <w:tcW w:w="798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C24C285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TDQ</w:t>
            </w:r>
          </w:p>
        </w:tc>
        <w:tc>
          <w:tcPr>
            <w:tcW w:w="1027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9473D5C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189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D09D27A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0.044385724</w:t>
            </w:r>
          </w:p>
        </w:tc>
        <w:tc>
          <w:tcPr>
            <w:tcW w:w="1189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CDC8D47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0.782890744</w:t>
            </w:r>
          </w:p>
        </w:tc>
        <w:tc>
          <w:tcPr>
            <w:tcW w:w="797" w:type="pct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424B97B" w14:textId="77777777" w:rsidR="002439BA" w:rsidRPr="002439BA" w:rsidRDefault="002439BA" w:rsidP="002439BA">
            <w:pPr>
              <w:widowControl/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Minion Pro" w:eastAsia="宋体" w:hAnsi="Minion Pro" w:cs="Times New Roman"/>
                <w:b/>
                <w:bCs/>
                <w:color w:val="4472C4" w:themeColor="accent1"/>
                <w:spacing w:val="-13"/>
                <w:kern w:val="0"/>
                <w:sz w:val="18"/>
                <w:szCs w:val="20"/>
              </w:rPr>
            </w:pPr>
            <w:r w:rsidRPr="002439BA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</w:tbl>
    <w:p w14:paraId="0B3D8B18" w14:textId="067246D0" w:rsidR="00D752ED" w:rsidRPr="00600234" w:rsidRDefault="00600234" w:rsidP="00600234">
      <w:pPr>
        <w:pStyle w:val="TSP41tablecaption"/>
        <w:jc w:val="center"/>
      </w:pPr>
      <w:r w:rsidRPr="00600234">
        <w:rPr>
          <w:b/>
          <w:bCs/>
        </w:rPr>
        <w:t>Table S</w:t>
      </w:r>
      <w:r w:rsidR="00B61285">
        <w:rPr>
          <w:b/>
          <w:bCs/>
        </w:rPr>
        <w:t>4</w:t>
      </w:r>
      <w:r w:rsidRPr="00600234">
        <w:rPr>
          <w:b/>
          <w:bCs/>
        </w:rPr>
        <w:t>:</w:t>
      </w:r>
      <w:r w:rsidR="00D752ED" w:rsidRPr="00600234">
        <w:rPr>
          <w:b/>
          <w:bCs/>
        </w:rPr>
        <w:t xml:space="preserve"> </w:t>
      </w:r>
      <w:r w:rsidR="00D752ED" w:rsidRPr="00600234">
        <w:t>Key metrics of soil factors and active components (e.g., correlation coefficients, significance levels)</w:t>
      </w:r>
      <w:r w:rsidRPr="00600234">
        <w:t>.</w:t>
      </w:r>
    </w:p>
    <w:tbl>
      <w:tblPr>
        <w:tblW w:w="936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92"/>
        <w:gridCol w:w="1922"/>
        <w:gridCol w:w="2228"/>
        <w:gridCol w:w="2228"/>
        <w:gridCol w:w="1490"/>
      </w:tblGrid>
      <w:tr w:rsidR="0013261C" w:rsidRPr="0013261C" w14:paraId="62BD0B93" w14:textId="77777777" w:rsidTr="0013261C">
        <w:trPr>
          <w:jc w:val="center"/>
        </w:trPr>
        <w:tc>
          <w:tcPr>
            <w:tcW w:w="1493" w:type="dxa"/>
            <w:tcBorders>
              <w:top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0D2FFE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Data1</w:t>
            </w:r>
          </w:p>
        </w:tc>
        <w:tc>
          <w:tcPr>
            <w:tcW w:w="192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9AF26C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Data2</w:t>
            </w:r>
          </w:p>
        </w:tc>
        <w:tc>
          <w:tcPr>
            <w:tcW w:w="2228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F6FFB4E" w14:textId="5FDCD974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Rho</w:t>
            </w:r>
          </w:p>
        </w:tc>
        <w:tc>
          <w:tcPr>
            <w:tcW w:w="2228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608DD12" w14:textId="3FEB8861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b/>
                <w:i/>
                <w:iCs/>
                <w:kern w:val="0"/>
                <w:sz w:val="18"/>
                <w:szCs w:val="20"/>
              </w:rPr>
              <w:t>p</w:t>
            </w:r>
            <w:r w:rsidRPr="0013261C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-value</w:t>
            </w:r>
          </w:p>
        </w:tc>
        <w:tc>
          <w:tcPr>
            <w:tcW w:w="1490" w:type="dxa"/>
            <w:tcBorders>
              <w:top w:val="single" w:sz="8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D15A73A" w14:textId="0CF6FED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b/>
                <w:kern w:val="0"/>
                <w:sz w:val="18"/>
                <w:szCs w:val="20"/>
              </w:rPr>
              <w:t>Relation</w:t>
            </w:r>
          </w:p>
        </w:tc>
      </w:tr>
      <w:tr w:rsidR="0013261C" w:rsidRPr="0013261C" w14:paraId="03A1EEA0" w14:textId="77777777" w:rsidTr="0013261C">
        <w:trPr>
          <w:jc w:val="center"/>
        </w:trPr>
        <w:tc>
          <w:tcPr>
            <w:tcW w:w="1493" w:type="dxa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71E66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A0319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Class</w:t>
            </w:r>
          </w:p>
        </w:tc>
        <w:tc>
          <w:tcPr>
            <w:tcW w:w="22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9B4E97" w14:textId="6412E50F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0.078902208</w:t>
            </w:r>
          </w:p>
        </w:tc>
        <w:tc>
          <w:tcPr>
            <w:tcW w:w="22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22BD8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0.623877621</w:t>
            </w:r>
          </w:p>
        </w:tc>
        <w:tc>
          <w:tcPr>
            <w:tcW w:w="1490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noWrap/>
            <w:vAlign w:val="center"/>
          </w:tcPr>
          <w:p w14:paraId="3DCD2F7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2C4EC3F2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4C2B2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20EF8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Clay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92F9D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0.200652685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86C1F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0.208424076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12CBB79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66D14011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BFD53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lastRenderedPageBreak/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63383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Depth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71117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0.036200901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B6E60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0.822209584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46A298E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2AE97BAD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93BE1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EF6F9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CACO3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99A0EB" w14:textId="330CDB6B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0.026864936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BF2AC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0.867582717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36D8816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5C5F14C5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3A703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EFDC0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ECE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D9B20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0.067451456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90293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0.675200645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798AC97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692D226C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ACBB3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97B55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GRAVEL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142AC3" w14:textId="34A8D3EC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0.123785523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B94D3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0.440662576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65D2F5D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3E42F204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8E7EB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A051D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ESP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70FF71" w14:textId="0A98FC6F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0.282576311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049DC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0.073438309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1326457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44F1413F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4B67D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DC25A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OC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49E7E5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0.204226377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61D2A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0.200265635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26DB44F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313BD3E4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60EA5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0B37B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654A29" w14:textId="19C04E72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0.083829818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DAE94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0.602302952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D340F4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331ABC89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3CA04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DDA47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Sand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FAB5C1" w14:textId="46F8A355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0.196324532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1B8F1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0.218611253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2D4E623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54A01B95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BFA47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Lobetyolin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155B2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Silt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5591B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0.118846192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C346E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0.459250155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67842C3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0A7E41EE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4EFD6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5CC6F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Class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4ABEF0" w14:textId="26D98263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0.242400858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8BCDB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0.126761425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860894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22DA98E6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B40D9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7A5AA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Clay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F4C21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0.254117025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C6A4C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0.108875923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0DAC378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6BD14009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28702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6304F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Depth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C1990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0.196312791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183E3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0.218639347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151899C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550D65CF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928F0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86FA9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CACO3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48E31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0.16721783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3C36E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0.296030183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231418F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4951A189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079FF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91E5C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ECE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28218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0.09418136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9A76D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0.558070667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77CE885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586C77D9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AEF17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7337C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GRAVEL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2EBDC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0.039009605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3467B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0.808663318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1D7CD10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26EFDFDA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3EAC6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68CCD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ESP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869996" w14:textId="1FF043CF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0.056792102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BEEEA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0.724323972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3BD64A5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7A4BF686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6B70A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CDBB4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OC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96F30E" w14:textId="6C039F88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0.164313626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F72C8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0.30461741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07381E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00E9CC55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3D70E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225D3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5EB90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0.027253189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ED4EA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0.865686365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EEE8ED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46BD563C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509BA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6FB65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Sand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B35C85" w14:textId="06302E7F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0.222289895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F136E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0.16244969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6D50F6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57138819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A217E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Soluble Sugar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7B1C0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Silt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EE499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0.117585038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8965D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0.464062798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815CAD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6475E46D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5919C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3F847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Class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C9D5E0" w14:textId="69D015DF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0.233261481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1EA38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0.142173229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177451E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41CB2ECB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C9129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DA573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Clay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517DB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0.255548041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5115C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0.106830095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6EBC1DA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5F474CA0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CEFD6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DB780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Depth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99C10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0.205033515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8EDA6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0.198454459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475D3F0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036991A6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537D9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0650D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CACO3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5918E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0.250700689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1D685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0.113880311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2C38358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701D36CA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05437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FA85A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ECE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E6F5F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0.314677804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7706C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0.045087536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314CF34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74D8CF0B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CBE15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90871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GRAVEL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9C72CD" w14:textId="3A59FDC9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0.263184876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ECE15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0.096403496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748D894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4E2CE5CB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8BE03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267F1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ESP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E77E83" w14:textId="5D750D51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0.277427048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ED2E8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0.079068191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4D1F8B3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7B44656B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787FA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C5FA8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OC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28736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0.146453358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E0A51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0.360875273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652944E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1FFDECB7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F3B97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1F3DA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8E3D8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0.193498273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DB9E3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0.225445983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3252727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01AC0FC6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6EE5C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71A6B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Sand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1650FD" w14:textId="2A863A5B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0.323194181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2DD9D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0.039290323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340A13F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51D21053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E5D5C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Syringin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470BA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Silt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963C9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0.24279699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A0290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0.126122894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3D53C5A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6073320B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C921A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1C29C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Class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7AAC27" w14:textId="2102068B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0.107575301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2B394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0.503200216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0640010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40250982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53B00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95DDA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Clay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6638D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0.116596646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9EBD9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0.467853337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07DCE40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695B7EEC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EA8AB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D80A5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Depth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1245A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0.096406656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064C5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0.548764291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6EAC76E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034299B8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21045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AF766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CACO3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5F667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0.252889067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EA39C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0.110655071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6FB80FC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48C42090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0FD98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18AD9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ECE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C773E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0.126582612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B587A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0.430323361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2E21263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1F559300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22159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A2530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GRAVEL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5867AC" w14:textId="57293831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0.105621839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8DFE6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0.511028601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766D71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4E8806B5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F5291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3612C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ESP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7B1157" w14:textId="185354C9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0.221550279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55278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0.163888274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3EDA0F4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105D99A3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761C4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27B76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OC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B465B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0.050886232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AF731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0.75203347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63DF80D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771078F3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DBAF2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DC043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9AE56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0.149776983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60AE4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0.349958949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4F0B142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13BEC406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FCF43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32D30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Sand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D59718" w14:textId="20310D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0.123975088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12435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0.439957572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44AF4A3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325DFEBA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72DBD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Tangshenoside I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67BF4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Silt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213B1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0.081425237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E5B63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0.612790727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748BCDA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1835E46A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01E4B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B0DED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Class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625A3E" w14:textId="2FD0344E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0.072600594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2CB88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0.651924368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7CB072E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566A0C48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8862C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42C6A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Clay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CB1A3B" w14:textId="20403519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0.154965931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BA1A0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0.333323703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1986760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30919A64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66130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F4CA7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Depth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07DF5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0.106133444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0F071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0.50897248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458F969B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4971BEF2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DCBF4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A1DAA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CACO3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4F3CA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0.033078544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D6745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0.83732843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338E9E4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26A3B5D0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B7321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087C1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ECE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8D1D87" w14:textId="261680AD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0.063987693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B28D1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0.69102965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62DBD5BE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0531BCCB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82B39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30AF8D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GRAVEL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CB8C4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0.121467829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D0D09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0.449332377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00DEFA3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5A65B98F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245CA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049FF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ESP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79A105" w14:textId="3850DEB9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0.090321637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23120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0.574385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0F76C4B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2024FC7D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8C805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233CF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OC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E71A56" w14:textId="089E3A1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0.32397602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EA351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0.038790103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3A030008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68709561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F7091F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25CF91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PH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98B755" w14:textId="330E1B9A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0.018053833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BE0090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0.910795685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1F284F22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  <w:tr w:rsidR="0013261C" w:rsidRPr="0013261C" w14:paraId="51659971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1F95C3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C1266A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Sand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EBA2C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0.259062354</w:t>
            </w:r>
          </w:p>
        </w:tc>
        <w:tc>
          <w:tcPr>
            <w:tcW w:w="2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D05FD9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0.101930191</w:t>
            </w:r>
          </w:p>
        </w:tc>
        <w:tc>
          <w:tcPr>
            <w:tcW w:w="149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2F9BA1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Positive</w:t>
            </w:r>
          </w:p>
        </w:tc>
      </w:tr>
      <w:tr w:rsidR="0013261C" w:rsidRPr="0013261C" w14:paraId="45058728" w14:textId="77777777" w:rsidTr="0013261C">
        <w:trPr>
          <w:jc w:val="center"/>
        </w:trPr>
        <w:tc>
          <w:tcPr>
            <w:tcW w:w="1493" w:type="dxa"/>
            <w:tcBorders>
              <w:top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1BC52A7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lastRenderedPageBreak/>
              <w:t>Total Flavonoid</w:t>
            </w:r>
          </w:p>
        </w:tc>
        <w:tc>
          <w:tcPr>
            <w:tcW w:w="192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0BB98E5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Silt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7E58D4A" w14:textId="6DB3A75E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Cambria Math"/>
                <w:kern w:val="0"/>
                <w:sz w:val="18"/>
                <w:szCs w:val="20"/>
              </w:rPr>
              <w:t>−</w:t>
            </w: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0.226067819</w:t>
            </w:r>
          </w:p>
        </w:tc>
        <w:tc>
          <w:tcPr>
            <w:tcW w:w="222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C6A32B6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0.155244084</w:t>
            </w:r>
          </w:p>
        </w:tc>
        <w:tc>
          <w:tcPr>
            <w:tcW w:w="1490" w:type="dxa"/>
            <w:tcBorders>
              <w:top w:val="nil"/>
              <w:left w:val="nil"/>
              <w:bottom w:val="single" w:sz="8" w:space="0" w:color="auto"/>
            </w:tcBorders>
            <w:shd w:val="clear" w:color="auto" w:fill="auto"/>
            <w:noWrap/>
            <w:vAlign w:val="center"/>
          </w:tcPr>
          <w:p w14:paraId="4128605C" w14:textId="77777777" w:rsidR="0013261C" w:rsidRPr="0013261C" w:rsidRDefault="0013261C" w:rsidP="0013261C">
            <w:pPr>
              <w:widowControl/>
              <w:autoSpaceDE w:val="0"/>
              <w:autoSpaceDN w:val="0"/>
              <w:adjustRightInd w:val="0"/>
              <w:snapToGrid w:val="0"/>
              <w:jc w:val="center"/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</w:pPr>
            <w:r w:rsidRPr="0013261C">
              <w:rPr>
                <w:rFonts w:ascii="Minion Pro" w:eastAsia="宋体" w:hAnsi="Minion Pro" w:cs="Times New Roman"/>
                <w:kern w:val="0"/>
                <w:sz w:val="18"/>
                <w:szCs w:val="20"/>
              </w:rPr>
              <w:t>Negative</w:t>
            </w:r>
          </w:p>
        </w:tc>
      </w:tr>
    </w:tbl>
    <w:p w14:paraId="010BE20C" w14:textId="77777777" w:rsidR="0013261C" w:rsidRPr="000C53B9" w:rsidRDefault="0013261C" w:rsidP="0013261C">
      <w:pPr>
        <w:pStyle w:val="NormalWeb"/>
        <w:adjustRightInd w:val="0"/>
        <w:snapToGrid w:val="0"/>
        <w:spacing w:line="228" w:lineRule="auto"/>
      </w:pPr>
    </w:p>
    <w:sectPr w:rsidR="0013261C" w:rsidRPr="000C53B9" w:rsidSect="003B392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type w:val="continuous"/>
      <w:pgSz w:w="12242" w:h="15842" w:code="1"/>
      <w:pgMar w:top="1440" w:right="1440" w:bottom="1440" w:left="1440" w:header="1020" w:footer="624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B072F6" w14:textId="77777777" w:rsidR="00B641D6" w:rsidRDefault="00B641D6">
      <w:r>
        <w:separator/>
      </w:r>
    </w:p>
  </w:endnote>
  <w:endnote w:type="continuationSeparator" w:id="0">
    <w:p w14:paraId="7C041D43" w14:textId="77777777" w:rsidR="00B641D6" w:rsidRDefault="00B641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A5EA0" w14:textId="77777777" w:rsidR="00B61285" w:rsidRDefault="00B6128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1F96C" w14:textId="77777777" w:rsidR="00B61285" w:rsidRDefault="00B6128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4BEE95" w14:textId="77777777" w:rsidR="00C34E4B" w:rsidRPr="00375B4C" w:rsidRDefault="00C34E4B" w:rsidP="00640712">
    <w:pPr>
      <w:spacing w:before="240" w:line="100" w:lineRule="exact"/>
      <w:jc w:val="left"/>
      <w:rPr>
        <w:sz w:val="16"/>
        <w:szCs w:val="16"/>
      </w:rPr>
    </w:pPr>
  </w:p>
  <w:tbl>
    <w:tblPr>
      <w:tblW w:w="9361" w:type="dxa"/>
      <w:jc w:val="center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593"/>
      <w:gridCol w:w="7768"/>
    </w:tblGrid>
    <w:tr w:rsidR="00C34E4B" w:rsidRPr="00375B4C" w14:paraId="43A52DDC" w14:textId="77777777" w:rsidTr="00222B24">
      <w:trPr>
        <w:trHeight w:hRule="exact" w:val="595"/>
        <w:jc w:val="center"/>
      </w:trPr>
      <w:tc>
        <w:tcPr>
          <w:tcW w:w="1594" w:type="dxa"/>
          <w:shd w:val="clear" w:color="auto" w:fill="auto"/>
          <w:vAlign w:val="center"/>
        </w:tcPr>
        <w:p w14:paraId="450CAF35" w14:textId="77777777" w:rsidR="00C34E4B" w:rsidRPr="00375B4C" w:rsidRDefault="00C34E4B" w:rsidP="00F14FB5">
          <w:pPr>
            <w:pStyle w:val="TSP73CopyrightImage"/>
            <w:rPr>
              <w:lang w:bidi="en-US"/>
            </w:rPr>
          </w:pPr>
          <w:r w:rsidRPr="00375B4C">
            <w:rPr>
              <w:noProof/>
              <w:lang w:bidi="en-US"/>
            </w:rPr>
            <w:drawing>
              <wp:inline distT="0" distB="0" distL="0" distR="0" wp14:anchorId="64C737C4" wp14:editId="49B353F6">
                <wp:extent cx="1000125" cy="361950"/>
                <wp:effectExtent l="0" t="0" r="9525" b="0"/>
                <wp:docPr id="1653046361" name="图片 4" descr="copyRigh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图片 7" descr="copyRigh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207" w:type="dxa"/>
          <w:shd w:val="clear" w:color="auto" w:fill="auto"/>
          <w:tcMar>
            <w:left w:w="57" w:type="dxa"/>
          </w:tcMar>
          <w:vAlign w:val="center"/>
        </w:tcPr>
        <w:p w14:paraId="12AA5F5F" w14:textId="77777777" w:rsidR="00C34E4B" w:rsidRPr="006564E2" w:rsidRDefault="00C34E4B" w:rsidP="00673B6B">
          <w:pPr>
            <w:pStyle w:val="TSP72Copyright"/>
            <w:rPr>
              <w:lang w:bidi="en-US"/>
            </w:rPr>
          </w:pPr>
          <w:r w:rsidRPr="006564E2">
            <w:rPr>
              <w:lang w:bidi="en-US"/>
            </w:rPr>
            <w:t>Copyright © 202</w:t>
          </w:r>
          <w:r w:rsidR="00FD7345">
            <w:rPr>
              <w:rFonts w:eastAsiaTheme="minorEastAsia" w:hint="eastAsia"/>
              <w:lang w:eastAsia="zh-CN" w:bidi="en-US"/>
            </w:rPr>
            <w:t>5</w:t>
          </w:r>
          <w:r w:rsidRPr="006564E2">
            <w:rPr>
              <w:lang w:bidi="en-US"/>
            </w:rPr>
            <w:t xml:space="preserve"> The Author(s). Published by Tech Science Press.</w:t>
          </w:r>
        </w:p>
        <w:p w14:paraId="2D196E32" w14:textId="77777777" w:rsidR="00C34E4B" w:rsidRPr="00375B4C" w:rsidRDefault="00C34E4B" w:rsidP="00673B6B">
          <w:pPr>
            <w:pStyle w:val="TSP72Copyright"/>
            <w:rPr>
              <w:bCs/>
              <w:lang w:bidi="en-US"/>
            </w:rPr>
          </w:pPr>
          <w:r w:rsidRPr="006564E2">
            <w:rPr>
              <w:lang w:bidi="en-US"/>
            </w:rPr>
            <w:t>This work is licensed under a Creative Commons Attribution 4.0 International License, which permits unrestricted use, distribution, and reproduction in any medium, provided the original work is properly cited.</w:t>
          </w:r>
        </w:p>
      </w:tc>
    </w:tr>
  </w:tbl>
  <w:p w14:paraId="32DD2584" w14:textId="77777777" w:rsidR="00776E78" w:rsidRDefault="00776E78" w:rsidP="007F1339">
    <w:pPr>
      <w:pStyle w:val="Footer"/>
      <w:spacing w:line="192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4A9328" w14:textId="77777777" w:rsidR="00B641D6" w:rsidRDefault="00B641D6">
      <w:r>
        <w:separator/>
      </w:r>
    </w:p>
  </w:footnote>
  <w:footnote w:type="continuationSeparator" w:id="0">
    <w:p w14:paraId="4DC6C6C4" w14:textId="77777777" w:rsidR="00B641D6" w:rsidRDefault="00B641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8AD5C" w14:textId="6F3A6FAF" w:rsidR="00724867" w:rsidRPr="00724867" w:rsidRDefault="00724867" w:rsidP="00724867">
    <w:pPr>
      <w:pStyle w:val="TSPheader"/>
      <w:rPr>
        <w:rFonts w:eastAsiaTheme="minorEastAsia"/>
        <w:lang w:eastAsia="zh-CN"/>
      </w:rPr>
    </w:pP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2</w:t>
    </w:r>
    <w:r w:rsidRPr="00661AA8">
      <w:fldChar w:fldCharType="end"/>
    </w:r>
    <w:r>
      <w:ptab w:relativeTo="margin" w:alignment="right" w:leader="none"/>
    </w:r>
  </w:p>
  <w:p w14:paraId="700F9D3A" w14:textId="77777777" w:rsidR="0004400E" w:rsidRDefault="0004400E" w:rsidP="00724867">
    <w:pPr>
      <w:pStyle w:val="Header"/>
      <w:pBdr>
        <w:bottom w:val="none" w:sz="0" w:space="0" w:color="auto"/>
      </w:pBdr>
      <w:spacing w:after="240" w:line="100" w:lineRule="atLeast"/>
      <w:jc w:val="both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BD9485" w14:textId="2FDB8968" w:rsidR="007F1339" w:rsidRDefault="00724867" w:rsidP="00673B6B">
    <w:pPr>
      <w:pStyle w:val="TSPheader"/>
    </w:pPr>
    <w:r>
      <w:ptab w:relativeTo="margin" w:alignment="right" w:leader="none"/>
    </w:r>
    <w:r w:rsidRPr="00661AA8">
      <w:fldChar w:fldCharType="begin"/>
    </w:r>
    <w:r w:rsidRPr="00661AA8">
      <w:instrText xml:space="preserve"> PAGE   \* MERGEFORMAT </w:instrText>
    </w:r>
    <w:r w:rsidRPr="00661AA8">
      <w:fldChar w:fldCharType="separate"/>
    </w:r>
    <w:r>
      <w:t>3</w:t>
    </w:r>
    <w:r w:rsidRPr="00661AA8">
      <w:fldChar w:fldCharType="end"/>
    </w:r>
  </w:p>
  <w:p w14:paraId="59F799DE" w14:textId="77777777" w:rsidR="007F1339" w:rsidRPr="00661AA8" w:rsidRDefault="007F1339" w:rsidP="00640712">
    <w:pPr>
      <w:tabs>
        <w:tab w:val="left" w:pos="8335"/>
      </w:tabs>
      <w:spacing w:after="240" w:line="100" w:lineRule="atLeas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pPr w:leftFromText="180" w:rightFromText="180" w:vertAnchor="text" w:tblpY="1"/>
      <w:tblOverlap w:val="never"/>
      <w:tblW w:w="936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365"/>
      <w:gridCol w:w="2765"/>
      <w:gridCol w:w="3231"/>
    </w:tblGrid>
    <w:tr w:rsidR="00776E78" w14:paraId="1EBFE9EB" w14:textId="77777777" w:rsidTr="00C34E4B">
      <w:trPr>
        <w:cantSplit/>
        <w:trHeight w:val="567"/>
      </w:trPr>
      <w:tc>
        <w:tcPr>
          <w:tcW w:w="3591" w:type="dxa"/>
          <w:vAlign w:val="center"/>
        </w:tcPr>
        <w:p w14:paraId="69D8D245" w14:textId="77777777" w:rsidR="00776E78" w:rsidRDefault="00DC2FAA" w:rsidP="00C34E4B">
          <w:pPr>
            <w:pStyle w:val="TSPheaderjournallogo"/>
          </w:pPr>
          <w:r>
            <w:rPr>
              <w:noProof/>
            </w:rPr>
            <w:drawing>
              <wp:inline distT="0" distB="0" distL="114300" distR="114300" wp14:anchorId="07DE57B9" wp14:editId="77D812C5">
                <wp:extent cx="1659593" cy="409918"/>
                <wp:effectExtent l="0" t="0" r="0" b="9525"/>
                <wp:docPr id="730408606" name="图片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30408606" name="图片 6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 l="1763" r="176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59593" cy="40991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1" w:type="dxa"/>
          <w:vAlign w:val="center"/>
        </w:tcPr>
        <w:p w14:paraId="3E078D7D" w14:textId="77777777" w:rsidR="00776E78" w:rsidRDefault="00776E78" w:rsidP="00776E78">
          <w:pPr>
            <w:jc w:val="center"/>
          </w:pPr>
        </w:p>
      </w:tc>
      <w:tc>
        <w:tcPr>
          <w:tcW w:w="3591" w:type="dxa"/>
          <w:vAlign w:val="center"/>
        </w:tcPr>
        <w:p w14:paraId="42CBC7E1" w14:textId="77777777" w:rsidR="00776E78" w:rsidRDefault="00776E78" w:rsidP="00C34E4B">
          <w:pPr>
            <w:pStyle w:val="TSPheadertsplogo"/>
          </w:pPr>
          <w:r>
            <w:rPr>
              <w:noProof/>
            </w:rPr>
            <w:drawing>
              <wp:inline distT="0" distB="0" distL="0" distR="0" wp14:anchorId="3755031B" wp14:editId="5365003E">
                <wp:extent cx="1287780" cy="188337"/>
                <wp:effectExtent l="0" t="0" r="0" b="2540"/>
                <wp:docPr id="1653046360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8174370" name="图片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87780" cy="1883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37D946B" w14:textId="77777777" w:rsidR="00776E78" w:rsidRPr="00776E78" w:rsidRDefault="00776E78" w:rsidP="00776E78">
    <w:pPr>
      <w:pStyle w:val="Header"/>
      <w:spacing w:line="60" w:lineRule="exact"/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404899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1"/>
    <w:multiLevelType w:val="singleLevel"/>
    <w:tmpl w:val="0FF0D19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59FED0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02065858"/>
    <w:multiLevelType w:val="hybridMultilevel"/>
    <w:tmpl w:val="4B0C72EA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8A037C"/>
    <w:multiLevelType w:val="hybridMultilevel"/>
    <w:tmpl w:val="2F484F9A"/>
    <w:lvl w:ilvl="0" w:tplc="B77A71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058227C">
      <w:start w:val="1"/>
      <w:numFmt w:val="upperLetter"/>
      <w:lvlText w:val="%2."/>
      <w:lvlJc w:val="left"/>
      <w:pPr>
        <w:ind w:left="800" w:hanging="360"/>
      </w:pPr>
      <w:rPr>
        <w:rFonts w:eastAsia="宋体" w:hint="default"/>
        <w:color w:val="auto"/>
        <w:sz w:val="22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12FD2432"/>
    <w:multiLevelType w:val="hybridMultilevel"/>
    <w:tmpl w:val="3856CD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B468F5"/>
    <w:multiLevelType w:val="hybridMultilevel"/>
    <w:tmpl w:val="BFB0637A"/>
    <w:lvl w:ilvl="0" w:tplc="8A0A14F8">
      <w:start w:val="1"/>
      <w:numFmt w:val="bullet"/>
      <w:pStyle w:val="TSP38bullet"/>
      <w:lvlText w:val=""/>
      <w:lvlJc w:val="left"/>
      <w:pPr>
        <w:ind w:left="425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52085B"/>
    <w:multiLevelType w:val="hybridMultilevel"/>
    <w:tmpl w:val="2F9022B4"/>
    <w:lvl w:ilvl="0" w:tplc="6E701816">
      <w:start w:val="1"/>
      <w:numFmt w:val="decimal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F92519"/>
    <w:multiLevelType w:val="hybridMultilevel"/>
    <w:tmpl w:val="F86602B4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10" w15:restartNumberingAfterBreak="0">
    <w:nsid w:val="24D96086"/>
    <w:multiLevelType w:val="hybridMultilevel"/>
    <w:tmpl w:val="5CA6B7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7" w15:restartNumberingAfterBreak="0">
    <w:nsid w:val="59F251C5"/>
    <w:multiLevelType w:val="hybridMultilevel"/>
    <w:tmpl w:val="E2ACA3DC"/>
    <w:lvl w:ilvl="0" w:tplc="F574F898">
      <w:start w:val="1"/>
      <w:numFmt w:val="lowerLetter"/>
      <w:lvlText w:val="(%1)"/>
      <w:lvlJc w:val="left"/>
      <w:pPr>
        <w:ind w:left="11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80" w:hanging="360"/>
      </w:pPr>
    </w:lvl>
    <w:lvl w:ilvl="2" w:tplc="0409001B" w:tentative="1">
      <w:start w:val="1"/>
      <w:numFmt w:val="lowerRoman"/>
      <w:lvlText w:val="%3."/>
      <w:lvlJc w:val="right"/>
      <w:pPr>
        <w:ind w:left="2600" w:hanging="180"/>
      </w:pPr>
    </w:lvl>
    <w:lvl w:ilvl="3" w:tplc="0409000F" w:tentative="1">
      <w:start w:val="1"/>
      <w:numFmt w:val="decimal"/>
      <w:lvlText w:val="%4."/>
      <w:lvlJc w:val="left"/>
      <w:pPr>
        <w:ind w:left="3320" w:hanging="360"/>
      </w:pPr>
    </w:lvl>
    <w:lvl w:ilvl="4" w:tplc="04090019" w:tentative="1">
      <w:start w:val="1"/>
      <w:numFmt w:val="lowerLetter"/>
      <w:lvlText w:val="%5."/>
      <w:lvlJc w:val="left"/>
      <w:pPr>
        <w:ind w:left="4040" w:hanging="360"/>
      </w:pPr>
    </w:lvl>
    <w:lvl w:ilvl="5" w:tplc="0409001B" w:tentative="1">
      <w:start w:val="1"/>
      <w:numFmt w:val="lowerRoman"/>
      <w:lvlText w:val="%6."/>
      <w:lvlJc w:val="right"/>
      <w:pPr>
        <w:ind w:left="4760" w:hanging="180"/>
      </w:pPr>
    </w:lvl>
    <w:lvl w:ilvl="6" w:tplc="0409000F" w:tentative="1">
      <w:start w:val="1"/>
      <w:numFmt w:val="decimal"/>
      <w:lvlText w:val="%7."/>
      <w:lvlJc w:val="left"/>
      <w:pPr>
        <w:ind w:left="5480" w:hanging="360"/>
      </w:pPr>
    </w:lvl>
    <w:lvl w:ilvl="7" w:tplc="04090019" w:tentative="1">
      <w:start w:val="1"/>
      <w:numFmt w:val="lowerLetter"/>
      <w:lvlText w:val="%8."/>
      <w:lvlJc w:val="left"/>
      <w:pPr>
        <w:ind w:left="6200" w:hanging="360"/>
      </w:pPr>
    </w:lvl>
    <w:lvl w:ilvl="8" w:tplc="0409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18" w15:restartNumberingAfterBreak="0">
    <w:nsid w:val="5D206535"/>
    <w:multiLevelType w:val="hybridMultilevel"/>
    <w:tmpl w:val="CBC275A6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E01B78"/>
    <w:multiLevelType w:val="hybridMultilevel"/>
    <w:tmpl w:val="E5348BD8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950A46"/>
    <w:multiLevelType w:val="hybridMultilevel"/>
    <w:tmpl w:val="C046ED72"/>
    <w:lvl w:ilvl="0" w:tplc="A67EA6DA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012E46"/>
    <w:multiLevelType w:val="hybridMultilevel"/>
    <w:tmpl w:val="F116A2A6"/>
    <w:lvl w:ilvl="0" w:tplc="EF9E47D0">
      <w:start w:val="1"/>
      <w:numFmt w:val="decimal"/>
      <w:pStyle w:val="TSP71References"/>
      <w:lvlText w:val="%1."/>
      <w:lvlJc w:val="left"/>
      <w:pPr>
        <w:ind w:left="425" w:hanging="425"/>
      </w:pPr>
      <w:rPr>
        <w:rFonts w:hint="eastAsia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311A3B"/>
    <w:multiLevelType w:val="hybridMultilevel"/>
    <w:tmpl w:val="93F0EEAA"/>
    <w:lvl w:ilvl="0" w:tplc="8D08DEA8">
      <w:start w:val="1"/>
      <w:numFmt w:val="decimal"/>
      <w:pStyle w:val="TSP37itemize"/>
      <w:lvlText w:val="%1."/>
      <w:lvlJc w:val="left"/>
      <w:pPr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691952215">
    <w:abstractNumId w:val="12"/>
  </w:num>
  <w:num w:numId="2" w16cid:durableId="1652440911">
    <w:abstractNumId w:val="14"/>
  </w:num>
  <w:num w:numId="3" w16cid:durableId="1187479263">
    <w:abstractNumId w:val="11"/>
  </w:num>
  <w:num w:numId="4" w16cid:durableId="154976077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64528829">
    <w:abstractNumId w:val="13"/>
  </w:num>
  <w:num w:numId="6" w16cid:durableId="1154181074">
    <w:abstractNumId w:val="16"/>
  </w:num>
  <w:num w:numId="7" w16cid:durableId="65033990">
    <w:abstractNumId w:val="9"/>
  </w:num>
  <w:num w:numId="8" w16cid:durableId="2140877248">
    <w:abstractNumId w:val="16"/>
  </w:num>
  <w:num w:numId="9" w16cid:durableId="20672592">
    <w:abstractNumId w:val="9"/>
  </w:num>
  <w:num w:numId="10" w16cid:durableId="2139564162">
    <w:abstractNumId w:val="16"/>
  </w:num>
  <w:num w:numId="11" w16cid:durableId="1012947991">
    <w:abstractNumId w:val="9"/>
  </w:num>
  <w:num w:numId="12" w16cid:durableId="1037122919">
    <w:abstractNumId w:val="22"/>
  </w:num>
  <w:num w:numId="13" w16cid:durableId="2121799575">
    <w:abstractNumId w:val="16"/>
  </w:num>
  <w:num w:numId="14" w16cid:durableId="1339308804">
    <w:abstractNumId w:val="9"/>
  </w:num>
  <w:num w:numId="15" w16cid:durableId="520801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68967528">
    <w:abstractNumId w:val="9"/>
  </w:num>
  <w:num w:numId="17" w16cid:durableId="7433077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06720847">
    <w:abstractNumId w:val="6"/>
  </w:num>
  <w:num w:numId="19" w16cid:durableId="388119203">
    <w:abstractNumId w:val="15"/>
  </w:num>
  <w:num w:numId="20" w16cid:durableId="1764299600">
    <w:abstractNumId w:val="6"/>
  </w:num>
  <w:num w:numId="21" w16cid:durableId="961232939">
    <w:abstractNumId w:val="16"/>
  </w:num>
  <w:num w:numId="22" w16cid:durableId="1276476985">
    <w:abstractNumId w:val="9"/>
  </w:num>
  <w:num w:numId="23" w16cid:durableId="409735920">
    <w:abstractNumId w:val="6"/>
  </w:num>
  <w:num w:numId="24" w16cid:durableId="112406696">
    <w:abstractNumId w:val="7"/>
  </w:num>
  <w:num w:numId="25" w16cid:durableId="1404640498">
    <w:abstractNumId w:val="23"/>
  </w:num>
  <w:num w:numId="26" w16cid:durableId="168302275">
    <w:abstractNumId w:val="21"/>
  </w:num>
  <w:num w:numId="27" w16cid:durableId="857045198">
    <w:abstractNumId w:val="23"/>
  </w:num>
  <w:num w:numId="28" w16cid:durableId="2036497455">
    <w:abstractNumId w:val="6"/>
  </w:num>
  <w:num w:numId="29" w16cid:durableId="491918806">
    <w:abstractNumId w:val="7"/>
  </w:num>
  <w:num w:numId="30" w16cid:durableId="1943103568">
    <w:abstractNumId w:val="21"/>
  </w:num>
  <w:num w:numId="31" w16cid:durableId="1364674198">
    <w:abstractNumId w:val="1"/>
  </w:num>
  <w:num w:numId="32" w16cid:durableId="1314263126">
    <w:abstractNumId w:val="2"/>
  </w:num>
  <w:num w:numId="33" w16cid:durableId="133302434">
    <w:abstractNumId w:val="0"/>
  </w:num>
  <w:num w:numId="34" w16cid:durableId="1802306758">
    <w:abstractNumId w:val="4"/>
  </w:num>
  <w:num w:numId="35" w16cid:durableId="1333025447">
    <w:abstractNumId w:val="17"/>
  </w:num>
  <w:num w:numId="36" w16cid:durableId="570117604">
    <w:abstractNumId w:val="10"/>
  </w:num>
  <w:num w:numId="37" w16cid:durableId="1626737122">
    <w:abstractNumId w:val="5"/>
  </w:num>
  <w:num w:numId="38" w16cid:durableId="1263994072">
    <w:abstractNumId w:val="18"/>
  </w:num>
  <w:num w:numId="39" w16cid:durableId="1753820995">
    <w:abstractNumId w:val="20"/>
  </w:num>
  <w:num w:numId="40" w16cid:durableId="1230533176">
    <w:abstractNumId w:val="3"/>
  </w:num>
  <w:num w:numId="41" w16cid:durableId="2051149852">
    <w:abstractNumId w:val="8"/>
  </w:num>
  <w:num w:numId="42" w16cid:durableId="339164728">
    <w:abstractNumId w:val="19"/>
  </w:num>
  <w:num w:numId="43" w16cid:durableId="1765688548">
    <w:abstractNumId w:val="23"/>
    <w:lvlOverride w:ilvl="0">
      <w:startOverride w:val="1"/>
    </w:lvlOverride>
  </w:num>
  <w:num w:numId="44" w16cid:durableId="367146899">
    <w:abstractNumId w:val="23"/>
    <w:lvlOverride w:ilvl="0">
      <w:startOverride w:val="1"/>
    </w:lvlOverride>
  </w:num>
  <w:num w:numId="45" w16cid:durableId="996616357">
    <w:abstractNumId w:val="23"/>
  </w:num>
  <w:num w:numId="46" w16cid:durableId="1915972181">
    <w:abstractNumId w:val="6"/>
  </w:num>
  <w:num w:numId="47" w16cid:durableId="179198138">
    <w:abstractNumId w:val="7"/>
  </w:num>
  <w:num w:numId="48" w16cid:durableId="618806500">
    <w:abstractNumId w:val="21"/>
  </w:num>
  <w:num w:numId="49" w16cid:durableId="204047417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evenAndOddHeaders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52ED"/>
    <w:rsid w:val="000348D8"/>
    <w:rsid w:val="00035FC3"/>
    <w:rsid w:val="00042AF8"/>
    <w:rsid w:val="0004400E"/>
    <w:rsid w:val="00044BC6"/>
    <w:rsid w:val="00044C0A"/>
    <w:rsid w:val="0004721A"/>
    <w:rsid w:val="00053EBF"/>
    <w:rsid w:val="0006203A"/>
    <w:rsid w:val="00066035"/>
    <w:rsid w:val="00070F2A"/>
    <w:rsid w:val="00072E5A"/>
    <w:rsid w:val="00074D05"/>
    <w:rsid w:val="0009213F"/>
    <w:rsid w:val="000A0F93"/>
    <w:rsid w:val="000B1F19"/>
    <w:rsid w:val="000B5171"/>
    <w:rsid w:val="000B74CE"/>
    <w:rsid w:val="000C151B"/>
    <w:rsid w:val="000C2465"/>
    <w:rsid w:val="000C504E"/>
    <w:rsid w:val="000C53B9"/>
    <w:rsid w:val="000D1C00"/>
    <w:rsid w:val="000E6330"/>
    <w:rsid w:val="000F74CC"/>
    <w:rsid w:val="00120C0D"/>
    <w:rsid w:val="00123A57"/>
    <w:rsid w:val="001266E5"/>
    <w:rsid w:val="00127184"/>
    <w:rsid w:val="0013261C"/>
    <w:rsid w:val="00144467"/>
    <w:rsid w:val="0016006D"/>
    <w:rsid w:val="0016486E"/>
    <w:rsid w:val="00167105"/>
    <w:rsid w:val="001933FC"/>
    <w:rsid w:val="001951FB"/>
    <w:rsid w:val="001A0192"/>
    <w:rsid w:val="001A1E76"/>
    <w:rsid w:val="001C75BF"/>
    <w:rsid w:val="001D349C"/>
    <w:rsid w:val="001D4D23"/>
    <w:rsid w:val="001D7D1E"/>
    <w:rsid w:val="001E2AEB"/>
    <w:rsid w:val="001E4A07"/>
    <w:rsid w:val="001F350D"/>
    <w:rsid w:val="0020081E"/>
    <w:rsid w:val="00206E80"/>
    <w:rsid w:val="00211F69"/>
    <w:rsid w:val="0021217E"/>
    <w:rsid w:val="002223FC"/>
    <w:rsid w:val="00222904"/>
    <w:rsid w:val="00222B24"/>
    <w:rsid w:val="00240486"/>
    <w:rsid w:val="002432B5"/>
    <w:rsid w:val="002439BA"/>
    <w:rsid w:val="00281DA1"/>
    <w:rsid w:val="002915FF"/>
    <w:rsid w:val="002946D9"/>
    <w:rsid w:val="002B6C61"/>
    <w:rsid w:val="002E255F"/>
    <w:rsid w:val="002F4A79"/>
    <w:rsid w:val="003040E0"/>
    <w:rsid w:val="00324292"/>
    <w:rsid w:val="00326141"/>
    <w:rsid w:val="00330316"/>
    <w:rsid w:val="00331431"/>
    <w:rsid w:val="003539E4"/>
    <w:rsid w:val="00357E10"/>
    <w:rsid w:val="00364C29"/>
    <w:rsid w:val="00370EC8"/>
    <w:rsid w:val="0037766B"/>
    <w:rsid w:val="00377F4F"/>
    <w:rsid w:val="00380D24"/>
    <w:rsid w:val="003817A5"/>
    <w:rsid w:val="0038794D"/>
    <w:rsid w:val="00397AC9"/>
    <w:rsid w:val="003A15E9"/>
    <w:rsid w:val="003A791E"/>
    <w:rsid w:val="003B392E"/>
    <w:rsid w:val="003B7C96"/>
    <w:rsid w:val="003C241C"/>
    <w:rsid w:val="003D3232"/>
    <w:rsid w:val="003D7079"/>
    <w:rsid w:val="003E012D"/>
    <w:rsid w:val="003E39CF"/>
    <w:rsid w:val="003F0E95"/>
    <w:rsid w:val="003F1497"/>
    <w:rsid w:val="003F49FF"/>
    <w:rsid w:val="00401D30"/>
    <w:rsid w:val="0041581F"/>
    <w:rsid w:val="00415C5C"/>
    <w:rsid w:val="004205E5"/>
    <w:rsid w:val="0042484A"/>
    <w:rsid w:val="00425800"/>
    <w:rsid w:val="00425DAF"/>
    <w:rsid w:val="004318BF"/>
    <w:rsid w:val="004340C2"/>
    <w:rsid w:val="00443AAF"/>
    <w:rsid w:val="0044763E"/>
    <w:rsid w:val="004504C9"/>
    <w:rsid w:val="004505CF"/>
    <w:rsid w:val="004669B4"/>
    <w:rsid w:val="0046725B"/>
    <w:rsid w:val="004715F7"/>
    <w:rsid w:val="00471F5A"/>
    <w:rsid w:val="00475043"/>
    <w:rsid w:val="004A046F"/>
    <w:rsid w:val="004A346F"/>
    <w:rsid w:val="004B6ADD"/>
    <w:rsid w:val="004D03B7"/>
    <w:rsid w:val="004D3B65"/>
    <w:rsid w:val="00501D0F"/>
    <w:rsid w:val="00506BC0"/>
    <w:rsid w:val="0051540B"/>
    <w:rsid w:val="0053256F"/>
    <w:rsid w:val="005332CC"/>
    <w:rsid w:val="005429B5"/>
    <w:rsid w:val="00557B4B"/>
    <w:rsid w:val="00562123"/>
    <w:rsid w:val="005664C6"/>
    <w:rsid w:val="005A6A67"/>
    <w:rsid w:val="005B6005"/>
    <w:rsid w:val="005B7792"/>
    <w:rsid w:val="005C5DE8"/>
    <w:rsid w:val="00600234"/>
    <w:rsid w:val="00605718"/>
    <w:rsid w:val="00606DEF"/>
    <w:rsid w:val="006205C4"/>
    <w:rsid w:val="00640712"/>
    <w:rsid w:val="00644710"/>
    <w:rsid w:val="00645D18"/>
    <w:rsid w:val="00646BFC"/>
    <w:rsid w:val="00653AA5"/>
    <w:rsid w:val="0065560B"/>
    <w:rsid w:val="00666C02"/>
    <w:rsid w:val="00673B6B"/>
    <w:rsid w:val="0068381A"/>
    <w:rsid w:val="00686D0C"/>
    <w:rsid w:val="00691777"/>
    <w:rsid w:val="00692393"/>
    <w:rsid w:val="006A74F9"/>
    <w:rsid w:val="006C6DB8"/>
    <w:rsid w:val="006D7D99"/>
    <w:rsid w:val="006E1066"/>
    <w:rsid w:val="006E63FE"/>
    <w:rsid w:val="006F7353"/>
    <w:rsid w:val="006F797D"/>
    <w:rsid w:val="0071323C"/>
    <w:rsid w:val="00717C63"/>
    <w:rsid w:val="00722347"/>
    <w:rsid w:val="00724867"/>
    <w:rsid w:val="00744F06"/>
    <w:rsid w:val="00745CCF"/>
    <w:rsid w:val="007471D3"/>
    <w:rsid w:val="00750361"/>
    <w:rsid w:val="00754FA1"/>
    <w:rsid w:val="00762229"/>
    <w:rsid w:val="00762525"/>
    <w:rsid w:val="007648D8"/>
    <w:rsid w:val="00776E78"/>
    <w:rsid w:val="00792DC7"/>
    <w:rsid w:val="00797AB1"/>
    <w:rsid w:val="007B49D9"/>
    <w:rsid w:val="007C021F"/>
    <w:rsid w:val="007D0ABE"/>
    <w:rsid w:val="007D3EBF"/>
    <w:rsid w:val="007F1339"/>
    <w:rsid w:val="008038A4"/>
    <w:rsid w:val="00804595"/>
    <w:rsid w:val="008145DC"/>
    <w:rsid w:val="00814FF4"/>
    <w:rsid w:val="00815D1E"/>
    <w:rsid w:val="0082500C"/>
    <w:rsid w:val="00843AAF"/>
    <w:rsid w:val="008474ED"/>
    <w:rsid w:val="00862B31"/>
    <w:rsid w:val="008669FB"/>
    <w:rsid w:val="00886B14"/>
    <w:rsid w:val="008A3D4D"/>
    <w:rsid w:val="008B6A2E"/>
    <w:rsid w:val="008C1897"/>
    <w:rsid w:val="008D62D4"/>
    <w:rsid w:val="008D69AF"/>
    <w:rsid w:val="008F2594"/>
    <w:rsid w:val="00911F22"/>
    <w:rsid w:val="009161FF"/>
    <w:rsid w:val="00951142"/>
    <w:rsid w:val="0097458D"/>
    <w:rsid w:val="00977312"/>
    <w:rsid w:val="00993114"/>
    <w:rsid w:val="00993C64"/>
    <w:rsid w:val="009A7262"/>
    <w:rsid w:val="009B54F4"/>
    <w:rsid w:val="009B551E"/>
    <w:rsid w:val="009C1F04"/>
    <w:rsid w:val="009D6A8B"/>
    <w:rsid w:val="009F5C65"/>
    <w:rsid w:val="009F70E6"/>
    <w:rsid w:val="00A15FF4"/>
    <w:rsid w:val="00A1712D"/>
    <w:rsid w:val="00A24869"/>
    <w:rsid w:val="00A5062B"/>
    <w:rsid w:val="00A563F4"/>
    <w:rsid w:val="00A56FF8"/>
    <w:rsid w:val="00A62565"/>
    <w:rsid w:val="00A63B49"/>
    <w:rsid w:val="00A65FB0"/>
    <w:rsid w:val="00A70C73"/>
    <w:rsid w:val="00A8104C"/>
    <w:rsid w:val="00A852BC"/>
    <w:rsid w:val="00AA03F5"/>
    <w:rsid w:val="00AA1BD0"/>
    <w:rsid w:val="00AB5AEE"/>
    <w:rsid w:val="00AC0491"/>
    <w:rsid w:val="00AD3F77"/>
    <w:rsid w:val="00AD4C85"/>
    <w:rsid w:val="00AD7138"/>
    <w:rsid w:val="00AD7B01"/>
    <w:rsid w:val="00AF78DE"/>
    <w:rsid w:val="00B05206"/>
    <w:rsid w:val="00B05E0F"/>
    <w:rsid w:val="00B06860"/>
    <w:rsid w:val="00B123DC"/>
    <w:rsid w:val="00B22E26"/>
    <w:rsid w:val="00B37458"/>
    <w:rsid w:val="00B377C4"/>
    <w:rsid w:val="00B46F24"/>
    <w:rsid w:val="00B47634"/>
    <w:rsid w:val="00B60928"/>
    <w:rsid w:val="00B61285"/>
    <w:rsid w:val="00B622F2"/>
    <w:rsid w:val="00B641D6"/>
    <w:rsid w:val="00B71516"/>
    <w:rsid w:val="00B718C5"/>
    <w:rsid w:val="00B72696"/>
    <w:rsid w:val="00B75C9A"/>
    <w:rsid w:val="00B93109"/>
    <w:rsid w:val="00B94D10"/>
    <w:rsid w:val="00BA586B"/>
    <w:rsid w:val="00BC74C5"/>
    <w:rsid w:val="00BD0D11"/>
    <w:rsid w:val="00BD4ED0"/>
    <w:rsid w:val="00BE2474"/>
    <w:rsid w:val="00BF28B4"/>
    <w:rsid w:val="00BF39D7"/>
    <w:rsid w:val="00C03FCF"/>
    <w:rsid w:val="00C16DD7"/>
    <w:rsid w:val="00C2375A"/>
    <w:rsid w:val="00C34E4B"/>
    <w:rsid w:val="00C818EC"/>
    <w:rsid w:val="00C86F84"/>
    <w:rsid w:val="00CC7AAB"/>
    <w:rsid w:val="00CD33FA"/>
    <w:rsid w:val="00CD54D3"/>
    <w:rsid w:val="00CE4114"/>
    <w:rsid w:val="00CE4479"/>
    <w:rsid w:val="00D11AE1"/>
    <w:rsid w:val="00D15FD7"/>
    <w:rsid w:val="00D20D10"/>
    <w:rsid w:val="00D328A0"/>
    <w:rsid w:val="00D42308"/>
    <w:rsid w:val="00D518C5"/>
    <w:rsid w:val="00D5407A"/>
    <w:rsid w:val="00D752ED"/>
    <w:rsid w:val="00D86142"/>
    <w:rsid w:val="00DA071E"/>
    <w:rsid w:val="00DA6AE2"/>
    <w:rsid w:val="00DA7729"/>
    <w:rsid w:val="00DC2FAA"/>
    <w:rsid w:val="00DD1BC3"/>
    <w:rsid w:val="00DE07DE"/>
    <w:rsid w:val="00DE228F"/>
    <w:rsid w:val="00E03F44"/>
    <w:rsid w:val="00E14912"/>
    <w:rsid w:val="00E17581"/>
    <w:rsid w:val="00E20009"/>
    <w:rsid w:val="00E257FA"/>
    <w:rsid w:val="00E26A84"/>
    <w:rsid w:val="00E445B7"/>
    <w:rsid w:val="00E52E54"/>
    <w:rsid w:val="00E53385"/>
    <w:rsid w:val="00E71E31"/>
    <w:rsid w:val="00E81963"/>
    <w:rsid w:val="00E82717"/>
    <w:rsid w:val="00E82DCF"/>
    <w:rsid w:val="00E8311E"/>
    <w:rsid w:val="00E972A4"/>
    <w:rsid w:val="00EA591D"/>
    <w:rsid w:val="00EA6902"/>
    <w:rsid w:val="00EA77C5"/>
    <w:rsid w:val="00EC23EC"/>
    <w:rsid w:val="00ED2E2A"/>
    <w:rsid w:val="00ED4753"/>
    <w:rsid w:val="00ED55C8"/>
    <w:rsid w:val="00EE3F08"/>
    <w:rsid w:val="00F05B9C"/>
    <w:rsid w:val="00F1193E"/>
    <w:rsid w:val="00F1450C"/>
    <w:rsid w:val="00F14FB5"/>
    <w:rsid w:val="00F36967"/>
    <w:rsid w:val="00F42807"/>
    <w:rsid w:val="00F4384B"/>
    <w:rsid w:val="00F54E21"/>
    <w:rsid w:val="00F57FA0"/>
    <w:rsid w:val="00F654F2"/>
    <w:rsid w:val="00F8065D"/>
    <w:rsid w:val="00F879E4"/>
    <w:rsid w:val="00F91974"/>
    <w:rsid w:val="00F91C19"/>
    <w:rsid w:val="00FC3455"/>
    <w:rsid w:val="00FC39AC"/>
    <w:rsid w:val="00FC7435"/>
    <w:rsid w:val="00FD698E"/>
    <w:rsid w:val="00FD7345"/>
    <w:rsid w:val="00FF5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FA8E492"/>
  <w15:chartTrackingRefBased/>
  <w15:docId w15:val="{D5ABB90F-6257-4483-AEE2-72B5DEE97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 w:qFormat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iPriority="0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0234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397AC9"/>
    <w:pPr>
      <w:keepNext/>
      <w:keepLines/>
      <w:widowControl/>
      <w:spacing w:before="240" w:line="260" w:lineRule="atLeast"/>
      <w:outlineLvl w:val="0"/>
    </w:pPr>
    <w:rPr>
      <w:rFonts w:asciiTheme="majorHAnsi" w:eastAsiaTheme="majorEastAsia" w:hAnsiTheme="majorHAnsi" w:cstheme="majorBidi"/>
      <w:noProof/>
      <w:color w:val="2F5496" w:themeColor="accent1" w:themeShade="BF"/>
      <w:kern w:val="0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397AC9"/>
    <w:pPr>
      <w:keepNext/>
      <w:keepLines/>
      <w:widowControl/>
      <w:spacing w:before="40" w:line="260" w:lineRule="atLeast"/>
      <w:outlineLvl w:val="1"/>
    </w:pPr>
    <w:rPr>
      <w:rFonts w:asciiTheme="majorHAnsi" w:eastAsiaTheme="majorEastAsia" w:hAnsiTheme="majorHAnsi" w:cstheme="majorBidi"/>
      <w:noProof/>
      <w:color w:val="2F5496" w:themeColor="accent1" w:themeShade="BF"/>
      <w:kern w:val="0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SP11articletype">
    <w:name w:val="TSP_1.1_article_type"/>
    <w:next w:val="Normal"/>
    <w:qFormat/>
    <w:rsid w:val="003B392E"/>
    <w:pPr>
      <w:adjustRightInd w:val="0"/>
      <w:snapToGrid w:val="0"/>
      <w:spacing w:before="240" w:line="240" w:lineRule="atLeast"/>
    </w:pPr>
    <w:rPr>
      <w:rFonts w:ascii="Minion Pro" w:eastAsia="Times New Roman" w:hAnsi="Minion Pro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10doinum">
    <w:name w:val="TSP_1.10_doinum"/>
    <w:basedOn w:val="Normal"/>
    <w:qFormat/>
    <w:rsid w:val="003B392E"/>
    <w:pPr>
      <w:widowControl/>
      <w:spacing w:after="240" w:line="60" w:lineRule="atLeast"/>
      <w:jc w:val="left"/>
    </w:pPr>
    <w:rPr>
      <w:rFonts w:ascii="Minion Pro" w:hAnsi="Minion Pro" w:cs="Times New Roman"/>
      <w:color w:val="000000"/>
      <w:sz w:val="14"/>
      <w:szCs w:val="20"/>
      <w14:ligatures w14:val="standardContextual"/>
    </w:rPr>
  </w:style>
  <w:style w:type="paragraph" w:customStyle="1" w:styleId="TSP12title">
    <w:name w:val="TSP_1.2_title"/>
    <w:next w:val="Normal"/>
    <w:qFormat/>
    <w:rsid w:val="003B392E"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rsid w:val="003B392E"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rsid w:val="003B392E"/>
    <w:pPr>
      <w:widowControl/>
      <w:adjustRightInd w:val="0"/>
      <w:snapToGrid w:val="0"/>
      <w:spacing w:before="60" w:after="240" w:line="240" w:lineRule="atLeast"/>
      <w:jc w:val="left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DE" w:bidi="en-US"/>
    </w:rPr>
  </w:style>
  <w:style w:type="paragraph" w:customStyle="1" w:styleId="TSP15academiceditor">
    <w:name w:val="TSP_1.5_academic_editor"/>
    <w:qFormat/>
    <w:rsid w:val="003B392E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color w:val="000000"/>
      <w:sz w:val="18"/>
      <w:szCs w:val="22"/>
      <w:lang w:eastAsia="de-DE" w:bidi="en-US"/>
    </w:rPr>
  </w:style>
  <w:style w:type="paragraph" w:customStyle="1" w:styleId="TSP16affiliation">
    <w:name w:val="TSP_1.6_affiliation"/>
    <w:qFormat/>
    <w:rsid w:val="003B392E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18"/>
      <w:szCs w:val="18"/>
      <w:lang w:eastAsia="de-DE" w:bidi="en-US"/>
    </w:rPr>
  </w:style>
  <w:style w:type="paragraph" w:customStyle="1" w:styleId="TSP17abstract">
    <w:name w:val="TSP_1.7_abstract"/>
    <w:next w:val="Normal"/>
    <w:qFormat/>
    <w:rsid w:val="003B392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color w:val="000000"/>
      <w:szCs w:val="22"/>
      <w:lang w:eastAsia="de-DE" w:bidi="en-US"/>
    </w:rPr>
  </w:style>
  <w:style w:type="paragraph" w:styleId="Footer">
    <w:name w:val="footer"/>
    <w:basedOn w:val="Normal"/>
    <w:link w:val="FooterChar"/>
    <w:qFormat/>
    <w:rsid w:val="00C34E4B"/>
    <w:pPr>
      <w:widowControl/>
      <w:tabs>
        <w:tab w:val="center" w:pos="4153"/>
        <w:tab w:val="right" w:pos="8306"/>
      </w:tabs>
      <w:snapToGrid w:val="0"/>
      <w:spacing w:line="240" w:lineRule="atLeast"/>
      <w:jc w:val="left"/>
    </w:pPr>
    <w:rPr>
      <w:rFonts w:ascii="Minion Pro" w:eastAsia="宋体" w:hAnsi="Minion Pro" w:cs="Times New Roman"/>
      <w:noProof/>
      <w:color w:val="000000"/>
      <w:kern w:val="0"/>
      <w:sz w:val="20"/>
      <w:szCs w:val="18"/>
    </w:rPr>
  </w:style>
  <w:style w:type="character" w:customStyle="1" w:styleId="FooterChar">
    <w:name w:val="Footer Char"/>
    <w:link w:val="Footer"/>
    <w:qFormat/>
    <w:rsid w:val="00C34E4B"/>
    <w:rPr>
      <w:rFonts w:ascii="Minion Pro" w:hAnsi="Minion Pro"/>
      <w:noProof/>
      <w:color w:val="000000"/>
      <w:szCs w:val="18"/>
    </w:rPr>
  </w:style>
  <w:style w:type="paragraph" w:styleId="Header">
    <w:name w:val="header"/>
    <w:basedOn w:val="Normal"/>
    <w:link w:val="HeaderChar"/>
    <w:qFormat/>
    <w:rsid w:val="00397AC9"/>
    <w:pPr>
      <w:widowControl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rFonts w:ascii="Minion Pro" w:eastAsia="宋体" w:hAnsi="Minion Pro" w:cs="Times New Roman"/>
      <w:noProof/>
      <w:color w:val="000000"/>
      <w:kern w:val="0"/>
      <w:sz w:val="20"/>
      <w:szCs w:val="18"/>
    </w:rPr>
  </w:style>
  <w:style w:type="character" w:customStyle="1" w:styleId="HeaderChar">
    <w:name w:val="Header Char"/>
    <w:link w:val="Header"/>
    <w:qFormat/>
    <w:rsid w:val="00397AC9"/>
    <w:rPr>
      <w:rFonts w:ascii="Minion Pro" w:hAnsi="Minion Pro"/>
      <w:noProof/>
      <w:color w:val="000000"/>
      <w:szCs w:val="18"/>
    </w:rPr>
  </w:style>
  <w:style w:type="paragraph" w:customStyle="1" w:styleId="TSP18keywords">
    <w:name w:val="TSP_1.8_keywords"/>
    <w:next w:val="Normal"/>
    <w:qFormat/>
    <w:rsid w:val="003B392E"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rsid w:val="003B392E"/>
    <w:pPr>
      <w:spacing w:before="240" w:line="240" w:lineRule="atLeast"/>
      <w:jc w:val="both"/>
    </w:pPr>
    <w:rPr>
      <w:rFonts w:ascii="Minion Pro" w:eastAsia="Times New Roman" w:hAnsi="Minion Pro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rsid w:val="003B392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rsid w:val="003B392E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rsid w:val="003B392E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/>
      <w:b/>
      <w:i/>
      <w:noProof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rsid w:val="003B392E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31text">
    <w:name w:val="TSP_3.1_text"/>
    <w:qFormat/>
    <w:rsid w:val="003B392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2textnoindent">
    <w:name w:val="TSP_3.2_text_no_indent"/>
    <w:basedOn w:val="TSP31text"/>
    <w:qFormat/>
    <w:rsid w:val="003B392E"/>
    <w:pPr>
      <w:ind w:firstLine="0"/>
    </w:pPr>
  </w:style>
  <w:style w:type="paragraph" w:customStyle="1" w:styleId="TSP33textspaceafter">
    <w:name w:val="TSP_3.3_text_space_after"/>
    <w:qFormat/>
    <w:rsid w:val="003B392E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rsid w:val="003B392E"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rsid w:val="003B392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rsid w:val="003B392E"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rsid w:val="003B392E"/>
    <w:pPr>
      <w:numPr>
        <w:numId w:val="45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8bullet">
    <w:name w:val="TSP_3.8_bullet"/>
    <w:qFormat/>
    <w:rsid w:val="003B392E"/>
    <w:pPr>
      <w:numPr>
        <w:numId w:val="46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rsid w:val="003B392E"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rsid w:val="003B392E"/>
    <w:pPr>
      <w:spacing w:before="120" w:after="120" w:line="240" w:lineRule="atLeast"/>
      <w:jc w:val="righ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rsid w:val="003B392E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szCs w:val="22"/>
      <w:lang w:bidi="en-US"/>
    </w:rPr>
  </w:style>
  <w:style w:type="paragraph" w:customStyle="1" w:styleId="TSP41tablecaption">
    <w:name w:val="TSP_4.1_table_caption"/>
    <w:qFormat/>
    <w:rsid w:val="003B392E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2tablebody">
    <w:name w:val="TSP_4.2_table_body"/>
    <w:qFormat/>
    <w:rsid w:val="003B392E"/>
    <w:pPr>
      <w:adjustRightInd w:val="0"/>
      <w:snapToGrid w:val="0"/>
      <w:spacing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customStyle="1" w:styleId="TSP43tablefooter">
    <w:name w:val="TSP_4.3_table_footer"/>
    <w:next w:val="TSP31text"/>
    <w:qFormat/>
    <w:rsid w:val="003B392E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rsid w:val="003B392E"/>
    <w:pPr>
      <w:adjustRightInd w:val="0"/>
      <w:snapToGrid w:val="0"/>
      <w:spacing w:before="120" w:after="240" w:line="240" w:lineRule="atLeast"/>
      <w:jc w:val="center"/>
    </w:pPr>
    <w:rPr>
      <w:rFonts w:ascii="Minion Pro" w:hAnsi="Minion Pro"/>
      <w:noProof/>
      <w:color w:val="000000"/>
      <w:lang w:bidi="en-US"/>
    </w:rPr>
  </w:style>
  <w:style w:type="paragraph" w:customStyle="1" w:styleId="TSP51figurecaption">
    <w:name w:val="TSP_5.1_figure_caption"/>
    <w:qFormat/>
    <w:rsid w:val="003B392E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/>
      <w:color w:val="000000"/>
      <w:lang w:eastAsia="de-DE" w:bidi="en-US"/>
    </w:rPr>
  </w:style>
  <w:style w:type="paragraph" w:customStyle="1" w:styleId="TSP52figure">
    <w:name w:val="TSP_5.2_figure"/>
    <w:qFormat/>
    <w:rsid w:val="003B392E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397AC9"/>
    <w:pPr>
      <w:widowControl/>
      <w:spacing w:line="260" w:lineRule="atLeast"/>
    </w:pPr>
    <w:rPr>
      <w:rFonts w:ascii="Minion Pro" w:eastAsia="宋体" w:hAnsi="Minion Pro" w:cs="Tahoma"/>
      <w:noProof/>
      <w:color w:val="000000"/>
      <w:kern w:val="0"/>
      <w:sz w:val="20"/>
      <w:szCs w:val="18"/>
    </w:rPr>
  </w:style>
  <w:style w:type="character" w:customStyle="1" w:styleId="BalloonTextChar">
    <w:name w:val="Balloon Text Char"/>
    <w:link w:val="BalloonText"/>
    <w:uiPriority w:val="99"/>
    <w:rsid w:val="00397AC9"/>
    <w:rPr>
      <w:rFonts w:ascii="Minion Pro" w:hAnsi="Minion Pro" w:cs="Tahoma"/>
      <w:noProof/>
      <w:color w:val="000000"/>
      <w:szCs w:val="18"/>
    </w:rPr>
  </w:style>
  <w:style w:type="character" w:styleId="LineNumber">
    <w:name w:val="line number"/>
    <w:uiPriority w:val="99"/>
    <w:rsid w:val="00397AC9"/>
    <w:rPr>
      <w:rFonts w:ascii="Minion Pro" w:hAnsi="Minion Pro"/>
      <w:sz w:val="16"/>
    </w:rPr>
  </w:style>
  <w:style w:type="paragraph" w:customStyle="1" w:styleId="TSP61Citation">
    <w:name w:val="TSP_6.1_Citation"/>
    <w:qFormat/>
    <w:rsid w:val="003B392E"/>
    <w:pPr>
      <w:adjustRightInd w:val="0"/>
      <w:snapToGrid w:val="0"/>
      <w:spacing w:line="240" w:lineRule="atLeast"/>
    </w:pPr>
    <w:rPr>
      <w:rFonts w:ascii="Minion Pro" w:hAnsi="Minion Pro" w:cs="Cordia New"/>
      <w:sz w:val="22"/>
      <w:szCs w:val="22"/>
    </w:rPr>
  </w:style>
  <w:style w:type="character" w:styleId="Hyperlink">
    <w:name w:val="Hyperlink"/>
    <w:qFormat/>
    <w:rsid w:val="00397AC9"/>
    <w:rPr>
      <w:color w:val="2F5496" w:themeColor="accent1" w:themeShade="BF"/>
      <w:u w:val="single"/>
    </w:rPr>
  </w:style>
  <w:style w:type="character" w:styleId="UnresolvedMention">
    <w:name w:val="Unresolved Mention"/>
    <w:uiPriority w:val="99"/>
    <w:semiHidden/>
    <w:unhideWhenUsed/>
    <w:rsid w:val="00A65FB0"/>
    <w:rPr>
      <w:color w:val="605E5C"/>
      <w:shd w:val="clear" w:color="auto" w:fill="E1DFDD"/>
    </w:rPr>
  </w:style>
  <w:style w:type="table" w:styleId="TableGrid">
    <w:name w:val="Table Grid"/>
    <w:basedOn w:val="TableNormal"/>
    <w:uiPriority w:val="99"/>
    <w:qFormat/>
    <w:rsid w:val="00397AC9"/>
    <w:pPr>
      <w:spacing w:line="260" w:lineRule="atLeast"/>
      <w:jc w:val="both"/>
    </w:pPr>
    <w:rPr>
      <w:rFonts w:ascii="Minion Pro" w:hAnsi="Minion Pro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506BC0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SP62BackMatter">
    <w:name w:val="TSP_6.2_BackMatter"/>
    <w:qFormat/>
    <w:rsid w:val="003B392E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/>
      <w:snapToGrid w:val="0"/>
      <w:color w:val="000000"/>
      <w:lang w:eastAsia="en-US" w:bidi="en-US"/>
    </w:rPr>
  </w:style>
  <w:style w:type="paragraph" w:customStyle="1" w:styleId="TSP63Notes">
    <w:name w:val="TSP_6.3_Notes"/>
    <w:qFormat/>
    <w:rsid w:val="003B392E"/>
    <w:pPr>
      <w:adjustRightInd w:val="0"/>
      <w:snapToGrid w:val="0"/>
      <w:spacing w:before="60" w:after="60" w:line="228" w:lineRule="auto"/>
      <w:jc w:val="both"/>
    </w:pPr>
    <w:rPr>
      <w:rFonts w:ascii="Minion Pro" w:hAnsi="Minion Pro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rsid w:val="003B392E"/>
    <w:pPr>
      <w:numPr>
        <w:numId w:val="49"/>
      </w:numPr>
      <w:adjustRightInd w:val="0"/>
      <w:snapToGrid w:val="0"/>
      <w:spacing w:before="60" w:after="60" w:line="228" w:lineRule="auto"/>
      <w:jc w:val="both"/>
    </w:pPr>
    <w:rPr>
      <w:rFonts w:ascii="Minion Pro" w:eastAsiaTheme="minorEastAsia" w:hAnsi="Minion Pro"/>
      <w:noProof/>
      <w:color w:val="000000"/>
      <w:sz w:val="18"/>
    </w:rPr>
  </w:style>
  <w:style w:type="paragraph" w:customStyle="1" w:styleId="TSP71References">
    <w:name w:val="TSP_7.1_References"/>
    <w:qFormat/>
    <w:rsid w:val="003B392E"/>
    <w:pPr>
      <w:numPr>
        <w:numId w:val="48"/>
      </w:numPr>
      <w:adjustRightInd w:val="0"/>
      <w:snapToGrid w:val="0"/>
      <w:spacing w:line="228" w:lineRule="auto"/>
      <w:jc w:val="both"/>
    </w:pPr>
    <w:rPr>
      <w:rFonts w:ascii="Minion Pro" w:eastAsia="等线" w:hAnsi="Minion Pro"/>
      <w:color w:val="000000"/>
      <w:lang w:eastAsia="de-DE" w:bidi="en-US"/>
    </w:rPr>
  </w:style>
  <w:style w:type="paragraph" w:customStyle="1" w:styleId="TSP72Copyright">
    <w:name w:val="TSP_7.2_Copyright"/>
    <w:qFormat/>
    <w:rsid w:val="003B392E"/>
    <w:pPr>
      <w:adjustRightInd w:val="0"/>
      <w:snapToGrid w:val="0"/>
      <w:spacing w:line="192" w:lineRule="auto"/>
      <w:jc w:val="both"/>
    </w:pPr>
    <w:rPr>
      <w:rFonts w:ascii="Minion Pro" w:eastAsia="Times New Roman" w:hAnsi="Minion Pro"/>
      <w:noProof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rsid w:val="003B392E"/>
    <w:pPr>
      <w:adjustRightInd w:val="0"/>
      <w:snapToGrid w:val="0"/>
      <w:spacing w:before="20" w:line="228" w:lineRule="auto"/>
    </w:pPr>
    <w:rPr>
      <w:rFonts w:ascii="Minion Pro" w:eastAsia="Times New Roman" w:hAnsi="Minion Pro"/>
      <w:color w:val="000000"/>
      <w:sz w:val="18"/>
      <w:lang w:eastAsia="de-CH"/>
    </w:rPr>
  </w:style>
  <w:style w:type="paragraph" w:customStyle="1" w:styleId="TSP81theorem">
    <w:name w:val="TSP_8.1_theorem"/>
    <w:qFormat/>
    <w:rsid w:val="003B392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rsid w:val="003B392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rsid w:val="003B392E"/>
    <w:pPr>
      <w:adjustRightInd w:val="0"/>
      <w:snapToGrid w:val="0"/>
      <w:spacing w:before="120" w:after="120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rsid w:val="003B392E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footerfirstpage">
    <w:name w:val="TSP_footer_firstpage"/>
    <w:qFormat/>
    <w:rsid w:val="003B392E"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header">
    <w:name w:val="TSP_header"/>
    <w:qFormat/>
    <w:rsid w:val="003B392E"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rsid w:val="003B392E"/>
    <w:pPr>
      <w:spacing w:line="228" w:lineRule="auto"/>
    </w:pPr>
    <w:rPr>
      <w:rFonts w:ascii="Minion Pro" w:eastAsia="Times New Roman" w:hAnsi="Minion Pro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rsid w:val="003B392E"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headertsplogo">
    <w:name w:val="TSP_header_tsp_logo"/>
    <w:qFormat/>
    <w:rsid w:val="003B392E"/>
    <w:pPr>
      <w:adjustRightInd w:val="0"/>
      <w:snapToGrid w:val="0"/>
      <w:spacing w:line="240" w:lineRule="atLeast"/>
      <w:jc w:val="righ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text">
    <w:name w:val="TSP_text"/>
    <w:qFormat/>
    <w:rsid w:val="003B392E"/>
    <w:pPr>
      <w:snapToGrid w:val="0"/>
      <w:spacing w:line="240" w:lineRule="atLeast"/>
      <w:ind w:firstLine="425"/>
      <w:jc w:val="both"/>
    </w:pPr>
    <w:rPr>
      <w:rFonts w:ascii="Minion Pro" w:eastAsia="Times New Roman" w:hAnsi="Minion Pro"/>
      <w:noProof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rsid w:val="003B392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character" w:customStyle="1" w:styleId="apple-converted-space">
    <w:name w:val="apple-converted-space"/>
    <w:rsid w:val="00EA6902"/>
  </w:style>
  <w:style w:type="paragraph" w:styleId="Bibliography">
    <w:name w:val="Bibliography"/>
    <w:basedOn w:val="Normal"/>
    <w:next w:val="Normal"/>
    <w:uiPriority w:val="37"/>
    <w:semiHidden/>
    <w:unhideWhenUsed/>
    <w:rsid w:val="00EA6902"/>
    <w:pPr>
      <w:widowControl/>
      <w:spacing w:line="260" w:lineRule="atLeast"/>
    </w:pPr>
    <w:rPr>
      <w:rFonts w:ascii="Minion Pro" w:eastAsia="宋体" w:hAnsi="Minion Pro" w:cs="Times New Roman"/>
      <w:noProof/>
      <w:color w:val="000000"/>
      <w:kern w:val="0"/>
      <w:sz w:val="20"/>
      <w:szCs w:val="20"/>
    </w:rPr>
  </w:style>
  <w:style w:type="paragraph" w:styleId="BodyText">
    <w:name w:val="Body Text"/>
    <w:link w:val="BodyTextChar"/>
    <w:rsid w:val="00397AC9"/>
    <w:pPr>
      <w:spacing w:after="120" w:line="340" w:lineRule="atLeast"/>
      <w:jc w:val="both"/>
    </w:pPr>
    <w:rPr>
      <w:rFonts w:ascii="Minion Pro" w:hAnsi="Minion Pro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397AC9"/>
    <w:rPr>
      <w:rFonts w:ascii="Minion Pro" w:hAnsi="Minion Pro"/>
      <w:color w:val="000000"/>
      <w:sz w:val="24"/>
      <w:lang w:eastAsia="de-DE"/>
    </w:rPr>
  </w:style>
  <w:style w:type="character" w:styleId="CommentReference">
    <w:name w:val="annotation reference"/>
    <w:qFormat/>
    <w:rsid w:val="00EA6902"/>
    <w:rPr>
      <w:sz w:val="21"/>
      <w:szCs w:val="21"/>
    </w:rPr>
  </w:style>
  <w:style w:type="paragraph" w:styleId="CommentText">
    <w:name w:val="annotation text"/>
    <w:basedOn w:val="Normal"/>
    <w:link w:val="CommentTextChar"/>
    <w:qFormat/>
    <w:rsid w:val="00397AC9"/>
    <w:pPr>
      <w:widowControl/>
      <w:spacing w:line="260" w:lineRule="atLeast"/>
    </w:pPr>
    <w:rPr>
      <w:rFonts w:ascii="Minion Pro" w:eastAsia="宋体" w:hAnsi="Minion Pro" w:cs="Times New Roman"/>
      <w:noProof/>
      <w:color w:val="000000"/>
      <w:kern w:val="0"/>
      <w:sz w:val="20"/>
      <w:szCs w:val="20"/>
    </w:rPr>
  </w:style>
  <w:style w:type="character" w:customStyle="1" w:styleId="CommentTextChar">
    <w:name w:val="Comment Text Char"/>
    <w:link w:val="CommentText"/>
    <w:qFormat/>
    <w:rsid w:val="00397AC9"/>
    <w:rPr>
      <w:rFonts w:ascii="Minion Pro" w:hAnsi="Minion Pro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qFormat/>
    <w:rsid w:val="00397AC9"/>
    <w:rPr>
      <w:b/>
      <w:bCs/>
    </w:rPr>
  </w:style>
  <w:style w:type="character" w:customStyle="1" w:styleId="CommentSubjectChar">
    <w:name w:val="Comment Subject Char"/>
    <w:link w:val="CommentSubject"/>
    <w:qFormat/>
    <w:rsid w:val="00397AC9"/>
    <w:rPr>
      <w:rFonts w:ascii="Minion Pro" w:hAnsi="Minion Pro"/>
      <w:b/>
      <w:bCs/>
      <w:noProof/>
      <w:color w:val="000000"/>
    </w:rPr>
  </w:style>
  <w:style w:type="character" w:styleId="EndnoteReference">
    <w:name w:val="endnote reference"/>
    <w:rsid w:val="00EA6902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EA6902"/>
    <w:pPr>
      <w:widowControl/>
    </w:pPr>
    <w:rPr>
      <w:rFonts w:ascii="Minion Pro" w:eastAsia="宋体" w:hAnsi="Minion Pro" w:cs="Times New Roman"/>
      <w:noProof/>
      <w:color w:val="000000"/>
      <w:kern w:val="0"/>
      <w:sz w:val="20"/>
      <w:szCs w:val="20"/>
    </w:rPr>
  </w:style>
  <w:style w:type="character" w:customStyle="1" w:styleId="EndnoteTextChar">
    <w:name w:val="Endnote Text Char"/>
    <w:link w:val="EndnoteText"/>
    <w:semiHidden/>
    <w:rsid w:val="00EA6902"/>
    <w:rPr>
      <w:rFonts w:ascii="Palatino Linotype" w:hAnsi="Palatino Linotype"/>
      <w:noProof/>
      <w:color w:val="000000"/>
    </w:rPr>
  </w:style>
  <w:style w:type="character" w:styleId="FollowedHyperlink">
    <w:name w:val="FollowedHyperlink"/>
    <w:qFormat/>
    <w:rsid w:val="00EA6902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EA6902"/>
    <w:pPr>
      <w:widowControl/>
    </w:pPr>
    <w:rPr>
      <w:rFonts w:ascii="Minion Pro" w:eastAsia="宋体" w:hAnsi="Minion Pro" w:cs="Times New Roman"/>
      <w:noProof/>
      <w:color w:val="000000"/>
      <w:kern w:val="0"/>
      <w:sz w:val="20"/>
      <w:szCs w:val="20"/>
    </w:rPr>
  </w:style>
  <w:style w:type="character" w:customStyle="1" w:styleId="FootnoteTextChar">
    <w:name w:val="Footnote Text Char"/>
    <w:link w:val="FootnoteText"/>
    <w:semiHidden/>
    <w:rsid w:val="00EA6902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EA6902"/>
    <w:pPr>
      <w:widowControl/>
      <w:spacing w:line="260" w:lineRule="atLeast"/>
    </w:pPr>
    <w:rPr>
      <w:rFonts w:ascii="Minion Pro" w:eastAsia="宋体" w:hAnsi="Minion Pro" w:cs="Times New Roman"/>
      <w:noProof/>
      <w:color w:val="000000"/>
      <w:kern w:val="0"/>
      <w:sz w:val="20"/>
    </w:rPr>
  </w:style>
  <w:style w:type="paragraph" w:customStyle="1" w:styleId="MsoFootnoteText0">
    <w:name w:val="MsoFootnoteText"/>
    <w:basedOn w:val="NormalWeb"/>
    <w:qFormat/>
    <w:rsid w:val="00397AC9"/>
  </w:style>
  <w:style w:type="character" w:styleId="PageNumber">
    <w:name w:val="page number"/>
    <w:rsid w:val="00397AC9"/>
    <w:rPr>
      <w:rFonts w:ascii="Minion Pro" w:hAnsi="Minion Pro"/>
    </w:rPr>
  </w:style>
  <w:style w:type="character" w:styleId="PlaceholderText">
    <w:name w:val="Placeholder Text"/>
    <w:uiPriority w:val="99"/>
    <w:semiHidden/>
    <w:rsid w:val="00EA6902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397AC9"/>
    <w:rPr>
      <w:rFonts w:asciiTheme="majorHAnsi" w:eastAsiaTheme="majorEastAsia" w:hAnsiTheme="majorHAnsi" w:cstheme="majorBidi"/>
      <w:noProof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sid w:val="00397AC9"/>
    <w:rPr>
      <w:rFonts w:asciiTheme="majorHAnsi" w:eastAsiaTheme="majorEastAsia" w:hAnsiTheme="majorHAnsi" w:cstheme="majorBidi"/>
      <w:noProof/>
      <w:color w:val="2F5496" w:themeColor="accent1" w:themeShade="BF"/>
      <w:sz w:val="26"/>
      <w:szCs w:val="26"/>
    </w:rPr>
  </w:style>
  <w:style w:type="paragraph" w:styleId="Caption">
    <w:name w:val="caption"/>
    <w:basedOn w:val="Normal"/>
    <w:next w:val="Normal"/>
    <w:qFormat/>
    <w:rsid w:val="00C34E4B"/>
    <w:pPr>
      <w:keepNext/>
      <w:widowControl/>
      <w:spacing w:before="120" w:after="120" w:line="260" w:lineRule="atLeast"/>
      <w:jc w:val="center"/>
    </w:pPr>
    <w:rPr>
      <w:rFonts w:ascii="Palatino Linotype" w:hAnsi="Palatino Linotype" w:cs="Times New Roman"/>
      <w:b/>
      <w:color w:val="000000"/>
      <w:sz w:val="20"/>
      <w:szCs w:val="20"/>
      <w14:ligatures w14:val="standardContextual"/>
    </w:rPr>
  </w:style>
  <w:style w:type="paragraph" w:customStyle="1" w:styleId="keyword">
    <w:name w:val="keyword"/>
    <w:basedOn w:val="Normal"/>
    <w:qFormat/>
    <w:rsid w:val="00C34E4B"/>
    <w:pPr>
      <w:widowControl/>
      <w:spacing w:before="280" w:line="260" w:lineRule="atLeast"/>
    </w:pPr>
    <w:rPr>
      <w:rFonts w:ascii="Palatino Linotype" w:hAnsi="Palatino Linotype" w:cs="Times New Roman"/>
      <w:color w:val="000000"/>
      <w:sz w:val="20"/>
      <w:szCs w:val="20"/>
      <w14:ligatures w14:val="standardContextual"/>
    </w:rPr>
  </w:style>
  <w:style w:type="paragraph" w:styleId="ListParagraph">
    <w:name w:val="List Paragraph"/>
    <w:basedOn w:val="Normal"/>
    <w:uiPriority w:val="34"/>
    <w:qFormat/>
    <w:rsid w:val="00C34E4B"/>
    <w:pPr>
      <w:widowControl/>
      <w:spacing w:line="260" w:lineRule="atLeast"/>
      <w:ind w:firstLineChars="200" w:firstLine="420"/>
    </w:pPr>
    <w:rPr>
      <w:rFonts w:ascii="Palatino Linotype" w:hAnsi="Palatino Linotype" w:cs="Times New Roman"/>
      <w:color w:val="000000"/>
      <w:sz w:val="20"/>
      <w:szCs w:val="20"/>
      <w14:ligatures w14:val="standardContextual"/>
    </w:rPr>
  </w:style>
  <w:style w:type="table" w:customStyle="1" w:styleId="TableNormal1">
    <w:name w:val="Table Normal1"/>
    <w:basedOn w:val="TableNormal"/>
    <w:semiHidden/>
    <w:qFormat/>
    <w:rsid w:val="00600234"/>
    <w:rPr>
      <w:rFonts w:ascii="Times New Roman" w:hAnsi="Times New Roman"/>
    </w:rPr>
    <w:tblPr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965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Desktop\Word%20templates\TSP_Phyton_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TSP_Phyton_template.dot</Template>
  <TotalTime>19</TotalTime>
  <Pages>7</Pages>
  <Words>2178</Words>
  <Characters>12421</Characters>
  <Application>Microsoft Office Word</Application>
  <DocSecurity>0</DocSecurity>
  <Lines>103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14570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Tech Science Press</dc:creator>
  <cp:keywords/>
  <dc:description/>
  <cp:lastModifiedBy>Tech Science Press</cp:lastModifiedBy>
  <cp:revision>4</cp:revision>
  <dcterms:created xsi:type="dcterms:W3CDTF">2025-05-29T03:15:00Z</dcterms:created>
  <dcterms:modified xsi:type="dcterms:W3CDTF">2025-05-29T08:17:00Z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